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1E0" w:firstRow="1" w:lastRow="1" w:firstColumn="1" w:lastColumn="1" w:noHBand="0" w:noVBand="0"/>
      </w:tblPr>
      <w:tblGrid>
        <w:gridCol w:w="5103"/>
        <w:gridCol w:w="3572"/>
        <w:gridCol w:w="36"/>
      </w:tblGrid>
      <w:tr w:rsidR="0013138D" w:rsidRPr="0013138D" w14:paraId="7B417808" w14:textId="77777777" w:rsidTr="00F03ACE">
        <w:trPr>
          <w:cantSplit/>
          <w:trHeight w:val="1701"/>
        </w:trPr>
        <w:tc>
          <w:tcPr>
            <w:tcW w:w="5103" w:type="dxa"/>
            <w:vMerge w:val="restart"/>
            <w:tcBorders>
              <w:right w:val="single" w:sz="4" w:space="0" w:color="auto"/>
            </w:tcBorders>
            <w:shd w:val="clear" w:color="auto" w:fill="auto"/>
          </w:tcPr>
          <w:p w14:paraId="6FB53ABD" w14:textId="77777777" w:rsidR="0013138D" w:rsidRPr="0013138D" w:rsidRDefault="0013138D" w:rsidP="00F15C28">
            <w:pPr>
              <w:pStyle w:val="berschrift1"/>
              <w:numPr>
                <w:ilvl w:val="0"/>
                <w:numId w:val="0"/>
              </w:numPr>
              <w:ind w:left="794" w:hanging="794"/>
            </w:pPr>
          </w:p>
          <w:p w14:paraId="169B5DE6" w14:textId="77777777" w:rsidR="0013138D" w:rsidRDefault="0013138D" w:rsidP="006C1E91">
            <w:pPr>
              <w:pStyle w:val="BriefAnschrift"/>
            </w:pPr>
          </w:p>
          <w:bookmarkStart w:id="0" w:name="_Hlk70074637" w:displacedByCustomXml="next"/>
          <w:sdt>
            <w:sdtPr>
              <w:rPr>
                <w:b/>
                <w:bCs/>
              </w:rPr>
              <w:id w:val="-2083137817"/>
              <w:placeholder>
                <w:docPart w:val="1C00B1B3A3B94770A4B112CAA9430131"/>
              </w:placeholder>
              <w:showingPlcHdr/>
              <w:text w:multiLine="1"/>
            </w:sdtPr>
            <w:sdtContent>
              <w:p w14:paraId="616DF022" w14:textId="77777777" w:rsidR="00C56997" w:rsidRDefault="00C609F8" w:rsidP="00C56997">
                <w:pPr>
                  <w:jc w:val="left"/>
                  <w:rPr>
                    <w:rFonts w:eastAsiaTheme="minorHAnsi"/>
                    <w:b/>
                    <w:bCs/>
                    <w:szCs w:val="24"/>
                    <w:lang w:eastAsia="en-US"/>
                  </w:rPr>
                </w:pPr>
                <w:r w:rsidRPr="00C609F8">
                  <w:rPr>
                    <w:bCs/>
                    <w:color w:val="0070C0"/>
                  </w:rPr>
                  <w:t xml:space="preserve">Bitte hier den </w:t>
                </w:r>
                <w:r w:rsidR="00C56997" w:rsidRPr="00C609F8">
                  <w:rPr>
                    <w:rStyle w:val="Platzhaltertext"/>
                    <w:color w:val="0070C0"/>
                  </w:rPr>
                  <w:t>Name</w:t>
                </w:r>
                <w:r w:rsidRPr="00C609F8">
                  <w:rPr>
                    <w:rStyle w:val="Platzhaltertext"/>
                    <w:color w:val="0070C0"/>
                  </w:rPr>
                  <w:t>n</w:t>
                </w:r>
                <w:r w:rsidR="00C56997" w:rsidRPr="00C609F8">
                  <w:rPr>
                    <w:rStyle w:val="Platzhaltertext"/>
                    <w:color w:val="0070C0"/>
                  </w:rPr>
                  <w:t xml:space="preserve"> und </w:t>
                </w:r>
                <w:r w:rsidRPr="00C609F8">
                  <w:rPr>
                    <w:rStyle w:val="Platzhaltertext"/>
                    <w:color w:val="0070C0"/>
                  </w:rPr>
                  <w:t xml:space="preserve">die </w:t>
                </w:r>
                <w:r w:rsidR="00C56997" w:rsidRPr="00C609F8">
                  <w:rPr>
                    <w:rStyle w:val="Platzhaltertext"/>
                    <w:color w:val="0070C0"/>
                  </w:rPr>
                  <w:t xml:space="preserve">Anschrift </w:t>
                </w:r>
                <w:r w:rsidRPr="00C609F8">
                  <w:rPr>
                    <w:rStyle w:val="Platzhaltertext"/>
                    <w:color w:val="0070C0"/>
                  </w:rPr>
                  <w:t xml:space="preserve">des </w:t>
                </w:r>
                <w:r w:rsidR="0012517D">
                  <w:rPr>
                    <w:rStyle w:val="Platzhaltertext"/>
                    <w:color w:val="0070C0"/>
                  </w:rPr>
                  <w:t>Bewerbers</w:t>
                </w:r>
                <w:r w:rsidRPr="00C609F8">
                  <w:rPr>
                    <w:rStyle w:val="Platzhaltertext"/>
                    <w:color w:val="0070C0"/>
                  </w:rPr>
                  <w:t xml:space="preserve"> </w:t>
                </w:r>
                <w:r w:rsidR="004F4916">
                  <w:rPr>
                    <w:rStyle w:val="Platzhaltertext"/>
                    <w:color w:val="0070C0"/>
                  </w:rPr>
                  <w:t xml:space="preserve">/ der </w:t>
                </w:r>
                <w:r w:rsidR="0012517D">
                  <w:rPr>
                    <w:rStyle w:val="Platzhaltertext"/>
                    <w:color w:val="0070C0"/>
                  </w:rPr>
                  <w:t>Bewerberin</w:t>
                </w:r>
                <w:r w:rsidR="004F4916">
                  <w:rPr>
                    <w:rStyle w:val="Platzhaltertext"/>
                    <w:color w:val="0070C0"/>
                  </w:rPr>
                  <w:t xml:space="preserve"> </w:t>
                </w:r>
                <w:r w:rsidRPr="00C609F8">
                  <w:rPr>
                    <w:rStyle w:val="Platzhaltertext"/>
                    <w:color w:val="0070C0"/>
                  </w:rPr>
                  <w:t>eintragen</w:t>
                </w:r>
              </w:p>
            </w:sdtContent>
          </w:sdt>
          <w:bookmarkEnd w:id="0" w:displacedByCustomXml="prev"/>
          <w:p w14:paraId="51A22F4D" w14:textId="77777777" w:rsidR="00C56997" w:rsidRDefault="00C56997" w:rsidP="00C56997">
            <w:pPr>
              <w:rPr>
                <w:rFonts w:eastAsiaTheme="minorHAnsi"/>
                <w:b/>
                <w:bCs/>
                <w:szCs w:val="24"/>
                <w:lang w:eastAsia="en-US"/>
              </w:rPr>
            </w:pPr>
          </w:p>
          <w:p w14:paraId="55FD8CD7" w14:textId="77777777" w:rsidR="00B956CA" w:rsidRDefault="00B956CA" w:rsidP="00B956CA">
            <w:pPr>
              <w:rPr>
                <w:b/>
                <w:bCs/>
              </w:rPr>
            </w:pPr>
          </w:p>
          <w:p w14:paraId="7B10F536" w14:textId="77777777" w:rsidR="00B956CA" w:rsidRPr="0013138D" w:rsidRDefault="00B956CA" w:rsidP="006C1E91">
            <w:pPr>
              <w:pStyle w:val="BriefAnschrift"/>
            </w:pPr>
          </w:p>
          <w:p w14:paraId="549C020A" w14:textId="77777777" w:rsidR="0013138D" w:rsidRPr="0013138D" w:rsidRDefault="0013138D" w:rsidP="006C1E91">
            <w:pPr>
              <w:pStyle w:val="BriefAnschrift"/>
              <w:rPr>
                <w:rStyle w:val="Fett"/>
                <w:b w:val="0"/>
                <w:bCs w:val="0"/>
              </w:rPr>
            </w:pP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110FD3B2" w14:textId="7A06A882" w:rsidR="00F02941" w:rsidRDefault="002F5107" w:rsidP="00F02941">
            <w:pPr>
              <w:spacing w:after="0"/>
            </w:pPr>
            <w:bookmarkStart w:id="1" w:name="VersendenAls2R"/>
            <w:bookmarkStart w:id="2" w:name="VersendenAlsAn2R"/>
            <w:bookmarkStart w:id="3" w:name="Hinweis"/>
            <w:bookmarkEnd w:id="1"/>
            <w:bookmarkEnd w:id="2"/>
            <w:bookmarkEnd w:id="3"/>
            <w:r>
              <w:t>Rettungsdienst Kreis Düren AöR</w:t>
            </w:r>
          </w:p>
          <w:p w14:paraId="730C5AC4" w14:textId="77777777" w:rsidR="002F5107" w:rsidRDefault="002F5107" w:rsidP="002F5107">
            <w:pPr>
              <w:pStyle w:val="BriefAnschrift"/>
              <w:rPr>
                <w:noProof/>
              </w:rPr>
            </w:pPr>
            <w:r>
              <w:rPr>
                <w:noProof/>
              </w:rPr>
              <w:t xml:space="preserve">Marienstraße 29 </w:t>
            </w:r>
          </w:p>
          <w:p w14:paraId="062770CF" w14:textId="3C030C29" w:rsidR="00F03ACE" w:rsidRDefault="002F5107" w:rsidP="002F5107">
            <w:pPr>
              <w:pStyle w:val="BriefAnschrift"/>
              <w:rPr>
                <w:noProof/>
              </w:rPr>
            </w:pPr>
            <w:r>
              <w:rPr>
                <w:noProof/>
              </w:rPr>
              <w:t>52372 Kreuzau</w:t>
            </w:r>
          </w:p>
          <w:p w14:paraId="1570EB0F" w14:textId="77777777" w:rsidR="002F5107" w:rsidRDefault="002F5107" w:rsidP="002F5107">
            <w:pPr>
              <w:pStyle w:val="BriefAnschrift"/>
              <w:rPr>
                <w:noProof/>
              </w:rPr>
            </w:pPr>
          </w:p>
          <w:p w14:paraId="2F27C8FA" w14:textId="77777777" w:rsidR="002F5107" w:rsidRPr="006A7D38" w:rsidRDefault="002F5107" w:rsidP="002F5107">
            <w:pPr>
              <w:pStyle w:val="BriefAnschrift"/>
              <w:rPr>
                <w:noProof/>
              </w:rPr>
            </w:pPr>
          </w:p>
          <w:p w14:paraId="321F7111" w14:textId="77777777" w:rsidR="0013138D" w:rsidRPr="006A7D38" w:rsidRDefault="0013138D" w:rsidP="0012517D">
            <w:pPr>
              <w:pStyle w:val="BriefAnschrift"/>
            </w:pPr>
            <w:r w:rsidRPr="006A7D38">
              <w:rPr>
                <w:noProof/>
              </w:rPr>
              <w:t xml:space="preserve">Anlage </w:t>
            </w:r>
            <w:r w:rsidR="0012517D">
              <w:rPr>
                <w:noProof/>
              </w:rPr>
              <w:t>Teilnahmeantrag</w:t>
            </w:r>
            <w:r w:rsidR="00EE6297">
              <w:rPr>
                <w:noProof/>
              </w:rPr>
              <w:t xml:space="preserve"> </w:t>
            </w:r>
          </w:p>
        </w:tc>
      </w:tr>
      <w:tr w:rsidR="0013138D" w:rsidRPr="0013138D" w14:paraId="39977823" w14:textId="77777777" w:rsidTr="0029236D">
        <w:trPr>
          <w:cantSplit/>
          <w:trHeight w:val="703"/>
          <w:hidden/>
        </w:trPr>
        <w:tc>
          <w:tcPr>
            <w:tcW w:w="5103" w:type="dxa"/>
            <w:vMerge/>
            <w:tcBorders>
              <w:right w:val="single" w:sz="4" w:space="0" w:color="auto"/>
            </w:tcBorders>
            <w:shd w:val="clear" w:color="auto" w:fill="auto"/>
          </w:tcPr>
          <w:p w14:paraId="19A6C976" w14:textId="77777777" w:rsidR="0013138D" w:rsidRPr="0013138D" w:rsidRDefault="0013138D" w:rsidP="006C1E91">
            <w:pPr>
              <w:pStyle w:val="BriefAnschrift"/>
              <w:rPr>
                <w:rStyle w:val="Fett"/>
                <w:vanish/>
                <w:highlight w:val="yellow"/>
              </w:rPr>
            </w:pPr>
          </w:p>
        </w:tc>
        <w:tc>
          <w:tcPr>
            <w:tcW w:w="3608" w:type="dxa"/>
            <w:gridSpan w:val="2"/>
            <w:tcBorders>
              <w:top w:val="single" w:sz="4" w:space="0" w:color="auto"/>
              <w:right w:val="single" w:sz="4" w:space="0" w:color="auto"/>
            </w:tcBorders>
            <w:shd w:val="clear" w:color="auto" w:fill="auto"/>
          </w:tcPr>
          <w:p w14:paraId="2D7E7692" w14:textId="77777777" w:rsidR="00D41DE8" w:rsidRDefault="00F03ACE" w:rsidP="003438A5">
            <w:pPr>
              <w:pStyle w:val="BriefAnschrift"/>
            </w:pPr>
            <w:r>
              <w:t xml:space="preserve">Auswahlverfahren </w:t>
            </w:r>
            <w:r w:rsidR="003438A5">
              <w:t xml:space="preserve">Durchführung </w:t>
            </w:r>
            <w:r w:rsidR="00D41DE8">
              <w:t>qualifizierten Krankentransport</w:t>
            </w:r>
            <w:r w:rsidR="00F02941">
              <w:t xml:space="preserve"> </w:t>
            </w:r>
            <w:r w:rsidR="003438A5">
              <w:t xml:space="preserve">2027 ff.; </w:t>
            </w:r>
          </w:p>
          <w:p w14:paraId="2E8B85C4" w14:textId="3D6C25F0" w:rsidR="0013138D" w:rsidRPr="006A7D38" w:rsidRDefault="00A6638F" w:rsidP="003438A5">
            <w:pPr>
              <w:pStyle w:val="BriefAnschrift"/>
            </w:pPr>
            <w:r>
              <w:t>Verfahrens</w:t>
            </w:r>
            <w:r w:rsidR="00F03ACE">
              <w:t xml:space="preserve">-Nr.: </w:t>
            </w:r>
            <w:r w:rsidR="00FF5278" w:rsidRPr="00FF5278">
              <w:t>202</w:t>
            </w:r>
            <w:r w:rsidR="00D41DE8">
              <w:t>6</w:t>
            </w:r>
            <w:r w:rsidR="003438A5">
              <w:t>-207</w:t>
            </w:r>
          </w:p>
        </w:tc>
      </w:tr>
      <w:tr w:rsidR="0013138D" w:rsidRPr="0013138D" w14:paraId="3C4D747E" w14:textId="77777777" w:rsidTr="00F03ACE">
        <w:trPr>
          <w:cantSplit/>
          <w:trHeight w:hRule="exact" w:val="815"/>
          <w:hidden/>
        </w:trPr>
        <w:tc>
          <w:tcPr>
            <w:tcW w:w="5103" w:type="dxa"/>
            <w:vMerge/>
            <w:tcBorders>
              <w:right w:val="single" w:sz="4" w:space="0" w:color="auto"/>
            </w:tcBorders>
            <w:shd w:val="clear" w:color="auto" w:fill="auto"/>
          </w:tcPr>
          <w:p w14:paraId="02E89895" w14:textId="77777777" w:rsidR="0013138D" w:rsidRPr="0013138D" w:rsidRDefault="0013138D" w:rsidP="006C1E91">
            <w:pPr>
              <w:pStyle w:val="BriefAnschrift"/>
              <w:rPr>
                <w:rStyle w:val="Fett"/>
                <w:vanish/>
                <w:highlight w:val="yellow"/>
              </w:rPr>
            </w:pPr>
          </w:p>
        </w:tc>
        <w:tc>
          <w:tcPr>
            <w:tcW w:w="3608" w:type="dxa"/>
            <w:gridSpan w:val="2"/>
            <w:tcBorders>
              <w:top w:val="single" w:sz="4" w:space="0" w:color="auto"/>
              <w:bottom w:val="single" w:sz="4" w:space="0" w:color="auto"/>
              <w:right w:val="single" w:sz="4" w:space="0" w:color="auto"/>
            </w:tcBorders>
            <w:shd w:val="clear" w:color="auto" w:fill="auto"/>
          </w:tcPr>
          <w:p w14:paraId="303232A5" w14:textId="77777777" w:rsidR="0013138D" w:rsidRPr="00B43848" w:rsidRDefault="0012517D" w:rsidP="004F4916">
            <w:pPr>
              <w:pStyle w:val="BriefAnschrift"/>
            </w:pPr>
            <w:r>
              <w:t xml:space="preserve">Ablauf der </w:t>
            </w:r>
            <w:r w:rsidR="00F03ACE">
              <w:t xml:space="preserve">Frist zur Einreichung der </w:t>
            </w:r>
            <w:r w:rsidR="00F03ACE" w:rsidRPr="00B43848">
              <w:t>Teilnahmeanträge</w:t>
            </w:r>
            <w:r w:rsidRPr="00B43848">
              <w:t>:</w:t>
            </w:r>
          </w:p>
          <w:p w14:paraId="10CDA55C" w14:textId="723F2C3C" w:rsidR="0012517D" w:rsidRPr="006A7D38" w:rsidRDefault="005A2536" w:rsidP="00864242">
            <w:pPr>
              <w:pStyle w:val="BriefAnschrift"/>
            </w:pPr>
            <w:r>
              <w:t>20</w:t>
            </w:r>
            <w:r w:rsidR="000F58EC" w:rsidRPr="00B43848">
              <w:t xml:space="preserve">. </w:t>
            </w:r>
            <w:r w:rsidR="00D41DE8">
              <w:t>Juli</w:t>
            </w:r>
            <w:r w:rsidR="00F03ACE">
              <w:t xml:space="preserve"> 202</w:t>
            </w:r>
            <w:r w:rsidR="00D41DE8">
              <w:t>6</w:t>
            </w:r>
            <w:r w:rsidR="00F03ACE">
              <w:t>, 10:00</w:t>
            </w:r>
            <w:r w:rsidR="0012517D">
              <w:t xml:space="preserve"> Uhr</w:t>
            </w:r>
          </w:p>
        </w:tc>
      </w:tr>
      <w:tr w:rsidR="0013138D" w:rsidRPr="0013138D" w14:paraId="0059A2F1" w14:textId="77777777" w:rsidTr="00F03ACE">
        <w:trPr>
          <w:cantSplit/>
          <w:trHeight w:hRule="exact" w:val="797"/>
          <w:hidden/>
        </w:trPr>
        <w:tc>
          <w:tcPr>
            <w:tcW w:w="5103" w:type="dxa"/>
            <w:vMerge/>
            <w:tcBorders>
              <w:right w:val="single" w:sz="4" w:space="0" w:color="auto"/>
            </w:tcBorders>
            <w:shd w:val="clear" w:color="auto" w:fill="auto"/>
          </w:tcPr>
          <w:p w14:paraId="027AD6DA" w14:textId="77777777" w:rsidR="0013138D" w:rsidRPr="0013138D" w:rsidRDefault="0013138D" w:rsidP="006C1E91">
            <w:pPr>
              <w:pStyle w:val="BriefAnschrift"/>
              <w:rPr>
                <w:rStyle w:val="Fett"/>
                <w:vanish/>
                <w:highlight w:val="yellow"/>
              </w:rPr>
            </w:pPr>
          </w:p>
        </w:tc>
        <w:tc>
          <w:tcPr>
            <w:tcW w:w="3608" w:type="dxa"/>
            <w:gridSpan w:val="2"/>
            <w:tcBorders>
              <w:top w:val="single" w:sz="4" w:space="0" w:color="auto"/>
              <w:bottom w:val="single" w:sz="4" w:space="0" w:color="auto"/>
              <w:right w:val="single" w:sz="4" w:space="0" w:color="auto"/>
            </w:tcBorders>
            <w:shd w:val="clear" w:color="auto" w:fill="auto"/>
          </w:tcPr>
          <w:p w14:paraId="3D910AD7" w14:textId="77777777" w:rsidR="0013138D" w:rsidRPr="0013138D" w:rsidRDefault="0012517D" w:rsidP="0013138D">
            <w:pPr>
              <w:pStyle w:val="BriefAnschrift"/>
            </w:pPr>
            <w:r>
              <w:t>Abgabe des Teilnahmeantrags</w:t>
            </w:r>
            <w:r w:rsidR="0013138D" w:rsidRPr="0013138D">
              <w:t xml:space="preserve"> erfolgt elektronisch über die Vergabeplattform </w:t>
            </w:r>
            <w:r w:rsidR="0013138D" w:rsidRPr="006A7D38">
              <w:t>(si</w:t>
            </w:r>
            <w:r w:rsidR="0013138D" w:rsidRPr="00681A73">
              <w:t>eh</w:t>
            </w:r>
            <w:r w:rsidR="0013138D" w:rsidRPr="0013138D">
              <w:t>e Bewerbungsbedingungen)</w:t>
            </w:r>
          </w:p>
        </w:tc>
      </w:tr>
      <w:tr w:rsidR="0013138D" w:rsidRPr="0013138D" w14:paraId="3844D458" w14:textId="77777777" w:rsidTr="00F03ACE">
        <w:trPr>
          <w:cantSplit/>
          <w:trHeight w:hRule="exact" w:val="709"/>
          <w:hidden/>
        </w:trPr>
        <w:tc>
          <w:tcPr>
            <w:tcW w:w="5103" w:type="dxa"/>
            <w:vMerge/>
            <w:tcBorders>
              <w:right w:val="single" w:sz="4" w:space="0" w:color="auto"/>
            </w:tcBorders>
            <w:shd w:val="clear" w:color="auto" w:fill="auto"/>
          </w:tcPr>
          <w:p w14:paraId="09CCB0F3" w14:textId="77777777" w:rsidR="0013138D" w:rsidRPr="0013138D" w:rsidRDefault="0013138D" w:rsidP="006C1E91">
            <w:pPr>
              <w:pStyle w:val="BriefAnschrift"/>
              <w:rPr>
                <w:rStyle w:val="Fett"/>
                <w:vanish/>
                <w:highlight w:val="yellow"/>
              </w:rPr>
            </w:pPr>
          </w:p>
        </w:tc>
        <w:tc>
          <w:tcPr>
            <w:tcW w:w="3608" w:type="dxa"/>
            <w:gridSpan w:val="2"/>
            <w:tcBorders>
              <w:top w:val="single" w:sz="4" w:space="0" w:color="auto"/>
              <w:bottom w:val="single" w:sz="4" w:space="0" w:color="auto"/>
              <w:right w:val="single" w:sz="4" w:space="0" w:color="auto"/>
            </w:tcBorders>
            <w:shd w:val="clear" w:color="auto" w:fill="auto"/>
          </w:tcPr>
          <w:p w14:paraId="0CAD1301" w14:textId="77777777" w:rsidR="00997445" w:rsidRDefault="0013138D" w:rsidP="0012517D">
            <w:pPr>
              <w:pStyle w:val="BriefAnschrift"/>
            </w:pPr>
            <w:r w:rsidRPr="0013138D">
              <w:t xml:space="preserve">Beginn der Leistungsausführung: </w:t>
            </w:r>
          </w:p>
          <w:p w14:paraId="66BEBC1B" w14:textId="76260A38" w:rsidR="0012517D" w:rsidRPr="0013138D" w:rsidRDefault="00F03ACE" w:rsidP="0012517D">
            <w:pPr>
              <w:pStyle w:val="BriefAnschrift"/>
            </w:pPr>
            <w:r>
              <w:t xml:space="preserve">1. </w:t>
            </w:r>
            <w:r w:rsidR="002F5107">
              <w:t>Januar</w:t>
            </w:r>
            <w:r>
              <w:t xml:space="preserve"> 202</w:t>
            </w:r>
            <w:r w:rsidR="002F5107">
              <w:t>7</w:t>
            </w:r>
            <w:r>
              <w:t xml:space="preserve">, </w:t>
            </w:r>
            <w:r w:rsidR="002F5107">
              <w:t>07</w:t>
            </w:r>
            <w:r>
              <w:t>:00 Uhr</w:t>
            </w:r>
          </w:p>
          <w:p w14:paraId="3E4355F1" w14:textId="77777777" w:rsidR="0013138D" w:rsidRPr="0013138D" w:rsidRDefault="0013138D" w:rsidP="00EE6297">
            <w:pPr>
              <w:pStyle w:val="BriefAnschrift"/>
            </w:pPr>
          </w:p>
        </w:tc>
      </w:tr>
      <w:tr w:rsidR="0013138D" w:rsidRPr="0013138D" w14:paraId="7C2BC68F" w14:textId="77777777" w:rsidTr="0029236D">
        <w:trPr>
          <w:cantSplit/>
          <w:trHeight w:hRule="exact" w:val="1220"/>
        </w:trPr>
        <w:tc>
          <w:tcPr>
            <w:tcW w:w="5103" w:type="dxa"/>
            <w:shd w:val="clear" w:color="auto" w:fill="auto"/>
          </w:tcPr>
          <w:p w14:paraId="43930CFC" w14:textId="2C6AD018" w:rsidR="00EE6297" w:rsidRPr="0013138D" w:rsidRDefault="0012517D" w:rsidP="00EE6297">
            <w:pPr>
              <w:pStyle w:val="BriefBetreffzeile"/>
            </w:pPr>
            <w:bookmarkStart w:id="4" w:name="Betreff"/>
            <w:r>
              <w:t>Teilnahmeantrag</w:t>
            </w:r>
            <w:r w:rsidR="00EE6297" w:rsidRPr="0013138D">
              <w:t xml:space="preserve"> </w:t>
            </w:r>
            <w:r w:rsidR="00EE6297" w:rsidRPr="0013138D">
              <w:br/>
            </w:r>
            <w:bookmarkStart w:id="5" w:name="Anrede1"/>
            <w:bookmarkStart w:id="6" w:name="Anrede2"/>
            <w:bookmarkEnd w:id="4"/>
            <w:bookmarkEnd w:id="5"/>
            <w:bookmarkEnd w:id="6"/>
            <w:r w:rsidR="00F03ACE" w:rsidRPr="00F03ACE">
              <w:t xml:space="preserve">Auswahlverfahren </w:t>
            </w:r>
            <w:r w:rsidR="003438A5">
              <w:t xml:space="preserve">Durchführung </w:t>
            </w:r>
            <w:r w:rsidR="00D41DE8">
              <w:t>qualifizierten Krankentransport</w:t>
            </w:r>
            <w:r w:rsidR="00F03ACE" w:rsidRPr="00F03ACE">
              <w:t xml:space="preserve"> </w:t>
            </w:r>
            <w:r w:rsidR="003438A5">
              <w:t>2027 ff.</w:t>
            </w:r>
            <w:r w:rsidR="003438A5" w:rsidRPr="00F03ACE">
              <w:t>;</w:t>
            </w:r>
            <w:r w:rsidR="00EE6297">
              <w:br/>
            </w:r>
            <w:r w:rsidR="00A6638F">
              <w:t>Verfahrens</w:t>
            </w:r>
            <w:r w:rsidR="00F03ACE" w:rsidRPr="00F03ACE">
              <w:t>-Nr.: 202</w:t>
            </w:r>
            <w:r w:rsidR="00D41DE8">
              <w:t>6</w:t>
            </w:r>
            <w:r w:rsidR="003438A5">
              <w:t>-207</w:t>
            </w:r>
          </w:p>
          <w:p w14:paraId="7B65F14A" w14:textId="77777777" w:rsidR="0013138D" w:rsidRPr="0013138D" w:rsidRDefault="0013138D" w:rsidP="006C1E91">
            <w:pPr>
              <w:pStyle w:val="BriefBezugszeilenlinks"/>
              <w:rPr>
                <w:rStyle w:val="BriefBezugszeilenrechtsChar"/>
                <w:rFonts w:eastAsiaTheme="majorEastAsia"/>
                <w:b/>
                <w:bCs/>
                <w:szCs w:val="20"/>
              </w:rPr>
            </w:pPr>
          </w:p>
        </w:tc>
        <w:tc>
          <w:tcPr>
            <w:tcW w:w="3608" w:type="dxa"/>
            <w:gridSpan w:val="2"/>
            <w:tcBorders>
              <w:top w:val="single" w:sz="4" w:space="0" w:color="auto"/>
            </w:tcBorders>
            <w:shd w:val="clear" w:color="auto" w:fill="auto"/>
          </w:tcPr>
          <w:p w14:paraId="10E6AA9B" w14:textId="77777777" w:rsidR="0013138D" w:rsidRPr="0013138D" w:rsidRDefault="0013138D" w:rsidP="006C1E91">
            <w:pPr>
              <w:pStyle w:val="BriefBezugszeilenrechts"/>
              <w:rPr>
                <w:rStyle w:val="Fett"/>
              </w:rPr>
            </w:pPr>
          </w:p>
        </w:tc>
      </w:tr>
      <w:tr w:rsidR="0013138D" w:rsidRPr="0013138D" w14:paraId="1DACAFE9" w14:textId="77777777" w:rsidTr="00342074">
        <w:trPr>
          <w:cantSplit/>
          <w:trHeight w:hRule="exact" w:val="1739"/>
        </w:trPr>
        <w:tc>
          <w:tcPr>
            <w:tcW w:w="8675" w:type="dxa"/>
            <w:gridSpan w:val="2"/>
            <w:shd w:val="clear" w:color="auto" w:fill="auto"/>
          </w:tcPr>
          <w:p w14:paraId="366D5C61" w14:textId="77777777" w:rsidR="0013138D" w:rsidRPr="0013138D" w:rsidRDefault="0013138D" w:rsidP="006C1E91">
            <w:pPr>
              <w:pStyle w:val="BriefBezugszeilenlinks"/>
              <w:rPr>
                <w:sz w:val="20"/>
                <w:szCs w:val="20"/>
              </w:rPr>
            </w:pPr>
            <w:bookmarkStart w:id="7" w:name="Absender1Email"/>
            <w:bookmarkEnd w:id="7"/>
          </w:p>
        </w:tc>
        <w:tc>
          <w:tcPr>
            <w:tcW w:w="36" w:type="dxa"/>
            <w:shd w:val="clear" w:color="auto" w:fill="auto"/>
          </w:tcPr>
          <w:p w14:paraId="1C7DB59B" w14:textId="77777777" w:rsidR="0013138D" w:rsidRPr="0013138D" w:rsidRDefault="0013138D" w:rsidP="006C1E91">
            <w:pPr>
              <w:pStyle w:val="BriefBezugszeilenrechts"/>
            </w:pPr>
            <w:bookmarkStart w:id="8" w:name="UnserZeichen"/>
            <w:bookmarkEnd w:id="8"/>
          </w:p>
        </w:tc>
      </w:tr>
    </w:tbl>
    <w:p w14:paraId="04E544C1" w14:textId="77777777" w:rsidR="00EE6297" w:rsidRDefault="00EE6297" w:rsidP="00EE6297">
      <w:r>
        <w:t>Sehr geehrte Damen und Herren,</w:t>
      </w:r>
    </w:p>
    <w:p w14:paraId="6A8B620C" w14:textId="77777777" w:rsidR="0012517D" w:rsidRDefault="00EE6297" w:rsidP="0012517D">
      <w:r>
        <w:t xml:space="preserve">hiermit </w:t>
      </w:r>
      <w:r w:rsidR="0012517D">
        <w:t>bewerben wir uns um die Teilnahme am oben bezeichnet</w:t>
      </w:r>
      <w:r w:rsidR="006C303F">
        <w:t xml:space="preserve">en Verfahren. Sämtliche in der </w:t>
      </w:r>
      <w:r w:rsidR="00753FCE">
        <w:t>Bekanntmachung</w:t>
      </w:r>
      <w:r w:rsidR="0012517D">
        <w:t xml:space="preserve"> und den Bewerbungsbedingungen geforderten Unterlagen sind diesem Teilnahmeantrag beigefügt.</w:t>
      </w:r>
    </w:p>
    <w:p w14:paraId="003D6092" w14:textId="77777777" w:rsidR="0012517D" w:rsidRDefault="00CD1B59" w:rsidP="002F5107">
      <w:pPr>
        <w:pStyle w:val="berschrift1"/>
        <w:rPr>
          <w:rStyle w:val="Fett"/>
          <w:b/>
        </w:rPr>
      </w:pPr>
      <w:r>
        <w:t>Dem</w:t>
      </w:r>
      <w:r w:rsidR="0012517D">
        <w:t xml:space="preserve"> Teilnahmeantrag </w:t>
      </w:r>
      <w:r>
        <w:t xml:space="preserve">sind </w:t>
      </w:r>
      <w:r w:rsidR="0012517D">
        <w:t>die folgenden Unterlagen bei</w:t>
      </w:r>
      <w:r>
        <w:t>gefügt</w:t>
      </w:r>
      <w:r w:rsidR="0012517D">
        <w:t>:</w:t>
      </w:r>
      <w:r w:rsidR="0012517D">
        <w:rPr>
          <w:rStyle w:val="Fet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13138D" w:rsidRPr="00630C43" w14:paraId="2D5B8438" w14:textId="77777777" w:rsidTr="00CD1B59">
        <w:tc>
          <w:tcPr>
            <w:tcW w:w="5000" w:type="pct"/>
            <w:tcBorders>
              <w:top w:val="single" w:sz="4" w:space="0" w:color="auto"/>
              <w:left w:val="single" w:sz="4" w:space="0" w:color="auto"/>
              <w:bottom w:val="single" w:sz="4" w:space="0" w:color="auto"/>
              <w:right w:val="single" w:sz="4" w:space="0" w:color="auto"/>
            </w:tcBorders>
            <w:shd w:val="clear" w:color="auto" w:fill="auto"/>
          </w:tcPr>
          <w:p w14:paraId="3A314CAF" w14:textId="77777777" w:rsidR="0013138D" w:rsidRDefault="0013138D" w:rsidP="0012517D">
            <w:bookmarkStart w:id="9" w:name="TextStart"/>
            <w:bookmarkEnd w:id="9"/>
            <w:r w:rsidRPr="00630C43">
              <w:sym w:font="Wingdings" w:char="F0FD"/>
            </w:r>
            <w:r w:rsidRPr="00630C43">
              <w:t xml:space="preserve"> </w:t>
            </w:r>
            <w:r w:rsidR="0012517D">
              <w:t>d</w:t>
            </w:r>
            <w:r w:rsidR="00127681">
              <w:t>iese</w:t>
            </w:r>
            <w:r w:rsidR="00B90D2B">
              <w:t>r</w:t>
            </w:r>
            <w:r w:rsidR="00127681">
              <w:t xml:space="preserve"> </w:t>
            </w:r>
            <w:r w:rsidR="0012517D">
              <w:t>Teilnahmeantrag</w:t>
            </w:r>
            <w:r w:rsidR="00997445">
              <w:t xml:space="preserve"> einschließlich</w:t>
            </w:r>
          </w:p>
          <w:p w14:paraId="1057BA95" w14:textId="73BFBFBD" w:rsidR="00997445" w:rsidRDefault="00997445" w:rsidP="00997445">
            <w:pPr>
              <w:pStyle w:val="Listenabsatz"/>
              <w:numPr>
                <w:ilvl w:val="0"/>
                <w:numId w:val="47"/>
              </w:numPr>
            </w:pPr>
            <w:r>
              <w:t xml:space="preserve">Eigenerklärung zur Fachkunde in Ziffer </w:t>
            </w:r>
            <w:r w:rsidR="00F77C9D">
              <w:fldChar w:fldCharType="begin"/>
            </w:r>
            <w:r w:rsidR="00F77C9D">
              <w:instrText xml:space="preserve"> REF _Ref163726425 \r \h </w:instrText>
            </w:r>
            <w:r w:rsidR="00F77C9D">
              <w:fldChar w:fldCharType="separate"/>
            </w:r>
            <w:r w:rsidR="001E78B8">
              <w:t>4</w:t>
            </w:r>
            <w:r w:rsidR="00F77C9D">
              <w:fldChar w:fldCharType="end"/>
            </w:r>
          </w:p>
          <w:p w14:paraId="07B073EA" w14:textId="77777777" w:rsidR="00BD3485" w:rsidRDefault="005C1A74" w:rsidP="002F5107">
            <w:pPr>
              <w:pStyle w:val="Listenabsatz"/>
              <w:numPr>
                <w:ilvl w:val="0"/>
                <w:numId w:val="47"/>
              </w:numPr>
            </w:pPr>
            <w:r>
              <w:t>Eigenerklärung zu Referenzen in Ziffer 5</w:t>
            </w:r>
          </w:p>
          <w:p w14:paraId="20B726E3" w14:textId="780F3ABF" w:rsidR="003438A5" w:rsidRPr="00630C43" w:rsidRDefault="003438A5" w:rsidP="002F5107">
            <w:pPr>
              <w:pStyle w:val="Listenabsatz"/>
              <w:numPr>
                <w:ilvl w:val="0"/>
                <w:numId w:val="47"/>
              </w:numPr>
            </w:pPr>
            <w:r>
              <w:t>Eigenerklärung zur Betriebshaftpflichtversicherung in Ziffer 6</w:t>
            </w:r>
          </w:p>
        </w:tc>
      </w:tr>
      <w:tr w:rsidR="0013138D" w:rsidRPr="0013138D" w14:paraId="400F209D" w14:textId="77777777" w:rsidTr="00CD1B59">
        <w:tc>
          <w:tcPr>
            <w:tcW w:w="5000" w:type="pct"/>
            <w:tcBorders>
              <w:top w:val="single" w:sz="4" w:space="0" w:color="auto"/>
              <w:left w:val="single" w:sz="4" w:space="0" w:color="auto"/>
              <w:bottom w:val="single" w:sz="4" w:space="0" w:color="auto"/>
              <w:right w:val="single" w:sz="4" w:space="0" w:color="auto"/>
            </w:tcBorders>
            <w:shd w:val="clear" w:color="auto" w:fill="auto"/>
          </w:tcPr>
          <w:p w14:paraId="2AEC2333" w14:textId="77777777" w:rsidR="0013138D" w:rsidRPr="0013138D" w:rsidRDefault="0013138D" w:rsidP="002B7FE2">
            <w:pPr>
              <w:rPr>
                <w:highlight w:val="yellow"/>
              </w:rPr>
            </w:pPr>
            <w:r w:rsidRPr="002D6E9E">
              <w:sym w:font="Wingdings" w:char="F0FD"/>
            </w:r>
            <w:r w:rsidRPr="002D6E9E">
              <w:t xml:space="preserve"> </w:t>
            </w:r>
            <w:r w:rsidR="00127681">
              <w:t xml:space="preserve">ausgefüllte </w:t>
            </w:r>
            <w:r w:rsidRPr="002D6E9E">
              <w:t>Eigenerklärung zum Nichtvorliegen von Ausschlussgründen</w:t>
            </w:r>
          </w:p>
        </w:tc>
      </w:tr>
      <w:tr w:rsidR="00127681" w:rsidRPr="0013138D" w14:paraId="4B11EE45" w14:textId="77777777" w:rsidTr="00CD1B59">
        <w:tc>
          <w:tcPr>
            <w:tcW w:w="5000" w:type="pct"/>
            <w:tcBorders>
              <w:top w:val="single" w:sz="4" w:space="0" w:color="auto"/>
              <w:left w:val="single" w:sz="4" w:space="0" w:color="auto"/>
              <w:bottom w:val="single" w:sz="4" w:space="0" w:color="auto"/>
              <w:right w:val="single" w:sz="4" w:space="0" w:color="auto"/>
            </w:tcBorders>
            <w:shd w:val="clear" w:color="auto" w:fill="auto"/>
          </w:tcPr>
          <w:p w14:paraId="1F62ECA5" w14:textId="483C59FB" w:rsidR="00B90D2B" w:rsidRDefault="00127681" w:rsidP="00B90D2B">
            <w:r w:rsidRPr="00E96B98">
              <w:sym w:font="Wingdings" w:char="F0FD"/>
            </w:r>
            <w:r w:rsidRPr="00E96B98">
              <w:t xml:space="preserve"> </w:t>
            </w:r>
            <w:r w:rsidR="00B90D2B">
              <w:t xml:space="preserve">Gültiger Freistellungsbescheid gem. §§ 52 ff. AO </w:t>
            </w:r>
            <w:r w:rsidR="00B43848" w:rsidRPr="00B43848">
              <w:t>ggf. in Form einer Anlage zum Körperschaftsteuerbescheid</w:t>
            </w:r>
            <w:r w:rsidR="00B90D2B">
              <w:t xml:space="preserve">. </w:t>
            </w:r>
          </w:p>
          <w:p w14:paraId="311D45F7" w14:textId="4CBC97BC" w:rsidR="00127681" w:rsidRPr="00E96B98" w:rsidRDefault="00B90D2B" w:rsidP="00B43848">
            <w:r>
              <w:t xml:space="preserve">***Anmerkung: </w:t>
            </w:r>
            <w:r w:rsidR="00B43848" w:rsidRPr="00B43848">
              <w:t xml:space="preserve">Es dürfen alternative Nachweise vorgelegt werden, sofern daraus hervorgeht, dass es sich um eine Organisation oder Vereinigung handelt, deren Ziel in der Erfüllung sozialer Aufgaben besteht, die nicht erwerbswirtschaftlich tätig ist und etwaige Gewinne reinvestiert, um ihr Ziel zu erreichen. Bis zum Erlass des ersten Freistellungsbescheides ist ein alternativer Nachweis über die Vorlage eines </w:t>
            </w:r>
            <w:r w:rsidR="00B43848" w:rsidRPr="00B43848">
              <w:lastRenderedPageBreak/>
              <w:t>gültigen Festsetzungsbescheides gemäß § 60a AO verbunden mit einer Eigenerklärung möglich, mit der bestätigt wird, dass die tatsächliche Geschäftsführung der Körperschaft auf die ausschließli</w:t>
            </w:r>
            <w:r w:rsidR="00B43848">
              <w:t>c</w:t>
            </w:r>
            <w:r w:rsidR="00B43848" w:rsidRPr="00B43848">
              <w:t>he und unmittelbare Erfüllung der steuerbegünstigten Zwecke gerichtet ist und den Bestimmungen entspricht, die die Satzung über die Voraussetzungen für Steuervergünstigungen enthält (§§ 59, 63 Abs. 1 AO).</w:t>
            </w:r>
          </w:p>
        </w:tc>
      </w:tr>
      <w:tr w:rsidR="00B43848" w:rsidRPr="0013138D" w14:paraId="34A39BAD" w14:textId="77777777" w:rsidTr="00CD1B59">
        <w:tc>
          <w:tcPr>
            <w:tcW w:w="5000" w:type="pct"/>
            <w:tcBorders>
              <w:top w:val="single" w:sz="4" w:space="0" w:color="auto"/>
              <w:left w:val="single" w:sz="4" w:space="0" w:color="auto"/>
              <w:bottom w:val="single" w:sz="4" w:space="0" w:color="auto"/>
              <w:right w:val="single" w:sz="4" w:space="0" w:color="auto"/>
            </w:tcBorders>
            <w:shd w:val="clear" w:color="auto" w:fill="auto"/>
          </w:tcPr>
          <w:p w14:paraId="6FCBF292" w14:textId="77777777" w:rsidR="00B43848" w:rsidRDefault="00B43848" w:rsidP="00B90D2B">
            <w:r w:rsidRPr="00E96B98">
              <w:lastRenderedPageBreak/>
              <w:sym w:font="Wingdings" w:char="F0FD"/>
            </w:r>
            <w:r>
              <w:t xml:space="preserve"> </w:t>
            </w:r>
            <w:r w:rsidRPr="00B43848">
              <w:t xml:space="preserve">Jahresabschluss / Bilanzauszug des Bewerbers / Bieters für die </w:t>
            </w:r>
            <w:r>
              <w:t>letzten drei abgeschlossenen Ge</w:t>
            </w:r>
            <w:r w:rsidRPr="00B43848">
              <w:t>schäftsjahre (als pdf-Dokument).</w:t>
            </w:r>
          </w:p>
          <w:p w14:paraId="63259A76" w14:textId="5B27CB8B" w:rsidR="00B43848" w:rsidRPr="00E96B98" w:rsidRDefault="00B43848" w:rsidP="00377571">
            <w:r w:rsidRPr="00B43848">
              <w:t xml:space="preserve">***Anmerkung: </w:t>
            </w:r>
            <w:r w:rsidR="00160463" w:rsidRPr="00160463">
              <w:t>Ist die Vorlage der geforderten Unterlagen aus einem berechtigten Grund nicht möglich, können alternative Nachweise zur wirtschaftlichen und finanziellen Leistungsfähigkeit vorgelegt werden, sofern daraus insgesamt hervorgeht, dass der Bewerber über die zur ordnungsgemäßen Ausführung des Auftrags erforderliche finanzielle Leistungsfähigkeit verfügt. Die vorgelegten Nachweise müssen aktuell, d.h. zum Zeitpunkt der Einreichung des Teilnahmeantrags noch gültig sein. Alternativ kann der Nachweis durch Vorlage einer Bankauskunft, einer entsprechenden Bürgschaft oder eines gleichwertigen Dokuments, das die finanzielle Leistungsfähigkeit in angemessener Weise bestätigt, erbracht werden.</w:t>
            </w:r>
          </w:p>
        </w:tc>
      </w:tr>
      <w:tr w:rsidR="005A2536" w:rsidRPr="0013138D" w14:paraId="094F0A5E" w14:textId="77777777" w:rsidTr="00CD1B59">
        <w:tc>
          <w:tcPr>
            <w:tcW w:w="5000" w:type="pct"/>
            <w:tcBorders>
              <w:top w:val="single" w:sz="4" w:space="0" w:color="auto"/>
              <w:left w:val="single" w:sz="4" w:space="0" w:color="auto"/>
              <w:bottom w:val="single" w:sz="4" w:space="0" w:color="auto"/>
              <w:right w:val="single" w:sz="4" w:space="0" w:color="auto"/>
            </w:tcBorders>
            <w:shd w:val="clear" w:color="auto" w:fill="auto"/>
          </w:tcPr>
          <w:p w14:paraId="5D07A4ED" w14:textId="7013C526" w:rsidR="005A2536" w:rsidRPr="00E96B98" w:rsidRDefault="005A2536" w:rsidP="005A2536">
            <w:r w:rsidRPr="00E96B98">
              <w:sym w:font="Wingdings" w:char="F0FD"/>
            </w:r>
            <w:r>
              <w:t xml:space="preserve"> </w:t>
            </w:r>
            <w:r w:rsidRPr="005A2536">
              <w:t xml:space="preserve">Aktuelle Bestätigung eines in Deutschland zugelassenen Kreditinstitutes in Kopie über die Bereitschaft zur Übernahme einer Vertragserfüllungsbürgschaft für den Bewerber / Bieter gegenüber der Auftraggeberin </w:t>
            </w:r>
            <w:r w:rsidRPr="009F352A">
              <w:t xml:space="preserve">in Höhe von EUR </w:t>
            </w:r>
            <w:r w:rsidR="00AC0A0B">
              <w:t>100</w:t>
            </w:r>
            <w:r w:rsidRPr="009F352A">
              <w:t>.000,00 gemäß Anlage: Vertragserfüllungsbürgschaft (Muster) nach</w:t>
            </w:r>
            <w:r>
              <w:t xml:space="preserve"> Vertragsschluss.</w:t>
            </w:r>
            <w:r w:rsidRPr="005A2536">
              <w:t xml:space="preserve"> </w:t>
            </w:r>
            <w:r>
              <w:t>Zum</w:t>
            </w:r>
            <w:r w:rsidRPr="005A2536">
              <w:t xml:space="preserve"> Zeitpunkt des Ablaufs der Teilnahmefrist darf die Bestätigung nicht älter als 3 Monate sein</w:t>
            </w:r>
            <w:r w:rsidR="00AC0A0B">
              <w:t>.</w:t>
            </w:r>
          </w:p>
        </w:tc>
      </w:tr>
    </w:tbl>
    <w:p w14:paraId="6FF0F3E2" w14:textId="77777777" w:rsidR="00B90D2B" w:rsidRDefault="00B90D2B"/>
    <w:p w14:paraId="09C919B2" w14:textId="77777777" w:rsidR="00D22291" w:rsidRPr="0029750A" w:rsidRDefault="00127681" w:rsidP="006B6D5A">
      <w:pPr>
        <w:pStyle w:val="berschrift1"/>
      </w:pPr>
      <w:r w:rsidRPr="0029750A">
        <w:t xml:space="preserve">Bei Einsatz anderer Unternehmen </w:t>
      </w:r>
      <w:r w:rsidR="00D22291" w:rsidRPr="0029750A">
        <w:rPr>
          <w:u w:val="single"/>
        </w:rPr>
        <w:t>zum Nachweis der Eignung</w:t>
      </w:r>
      <w:r w:rsidR="00D22291" w:rsidRPr="0029750A">
        <w:rPr>
          <w:rStyle w:val="Funotenzeichen"/>
          <w:u w:val="single"/>
        </w:rPr>
        <w:footnoteReference w:id="1"/>
      </w:r>
      <w:r w:rsidR="00D22291" w:rsidRPr="0029750A">
        <w:t xml:space="preserve"> </w:t>
      </w:r>
      <w:r w:rsidRPr="0029750A">
        <w:t>sind meinem / unserem Teilnahmeantrag außerdem d</w:t>
      </w:r>
      <w:r w:rsidR="0013138D" w:rsidRPr="0029750A">
        <w:t xml:space="preserve">ie folgenden Anlagen </w:t>
      </w:r>
      <w:r w:rsidRPr="0029750A">
        <w:t>beigefügt</w:t>
      </w:r>
      <w:r w:rsidR="00D22291" w:rsidRPr="0029750A">
        <w:t xml:space="preserve">: </w:t>
      </w:r>
    </w:p>
    <w:p w14:paraId="02EB670F" w14:textId="77777777" w:rsidR="00997445" w:rsidRPr="00997445" w:rsidRDefault="00997445" w:rsidP="00997445">
      <w:pPr>
        <w:rPr>
          <w:highlight w:val="yellow"/>
        </w:rPr>
      </w:pPr>
      <w:r w:rsidRPr="00997445">
        <w:t>[Bitte Zutreffendes ankreuzen]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13138D" w:rsidRPr="00B90D2B" w14:paraId="145556B3" w14:textId="77777777" w:rsidTr="00CD1B59">
        <w:tc>
          <w:tcPr>
            <w:tcW w:w="5000" w:type="pct"/>
            <w:shd w:val="clear" w:color="auto" w:fill="auto"/>
          </w:tcPr>
          <w:p w14:paraId="1BDD5011" w14:textId="3FB79E91" w:rsidR="0013138D" w:rsidRPr="00B90D2B" w:rsidRDefault="00000000" w:rsidP="00A6638F">
            <w:pPr>
              <w:rPr>
                <w:rFonts w:cs="Times New Roman"/>
                <w:szCs w:val="24"/>
                <w:highlight w:val="yellow"/>
              </w:rPr>
            </w:pPr>
            <w:sdt>
              <w:sdtPr>
                <w:rPr>
                  <w:rFonts w:cs="Times New Roman"/>
                  <w:color w:val="0070C0"/>
                  <w:szCs w:val="24"/>
                </w:rPr>
                <w:id w:val="-1200930521"/>
                <w14:checkbox>
                  <w14:checked w14:val="0"/>
                  <w14:checkedState w14:val="2612" w14:font="MS Gothic"/>
                  <w14:uncheckedState w14:val="2610" w14:font="MS Gothic"/>
                </w14:checkbox>
              </w:sdtPr>
              <w:sdtContent>
                <w:r w:rsidR="00C56997" w:rsidRPr="00F77C9D">
                  <w:rPr>
                    <w:rFonts w:ascii="MS Gothic" w:eastAsia="MS Gothic" w:hAnsi="MS Gothic" w:cs="Times New Roman" w:hint="eastAsia"/>
                    <w:color w:val="0070C0"/>
                    <w:szCs w:val="24"/>
                  </w:rPr>
                  <w:t>☐</w:t>
                </w:r>
              </w:sdtContent>
            </w:sdt>
            <w:r w:rsidR="0013138D" w:rsidRPr="00F77C9D">
              <w:rPr>
                <w:rFonts w:cs="Times New Roman"/>
                <w:color w:val="0070C0"/>
                <w:szCs w:val="24"/>
              </w:rPr>
              <w:t xml:space="preserve"> </w:t>
            </w:r>
            <w:r w:rsidR="00D22291" w:rsidRPr="00F77C9D">
              <w:rPr>
                <w:rFonts w:cs="Times New Roman"/>
                <w:szCs w:val="24"/>
              </w:rPr>
              <w:t xml:space="preserve">Ausgefüllte </w:t>
            </w:r>
            <w:r w:rsidR="00F77C9D" w:rsidRPr="00F77C9D">
              <w:rPr>
                <w:rFonts w:cs="Times New Roman"/>
                <w:szCs w:val="24"/>
              </w:rPr>
              <w:t xml:space="preserve">Anlage </w:t>
            </w:r>
            <w:r w:rsidR="00A6638F">
              <w:rPr>
                <w:rFonts w:cs="Times New Roman"/>
                <w:szCs w:val="24"/>
              </w:rPr>
              <w:t>Erklärung Unteraufträge / Eignungsleihe</w:t>
            </w:r>
          </w:p>
        </w:tc>
      </w:tr>
      <w:tr w:rsidR="0013138D" w:rsidRPr="00B90D2B" w14:paraId="60F9CA0C" w14:textId="77777777" w:rsidTr="00CD1B59">
        <w:trPr>
          <w:trHeight w:val="270"/>
        </w:trPr>
        <w:tc>
          <w:tcPr>
            <w:tcW w:w="5000" w:type="pct"/>
            <w:shd w:val="clear" w:color="auto" w:fill="auto"/>
          </w:tcPr>
          <w:p w14:paraId="28EBD630" w14:textId="77777777" w:rsidR="00D22291" w:rsidRPr="00E16907" w:rsidRDefault="00000000" w:rsidP="00D22291">
            <w:pPr>
              <w:pStyle w:val="AufzhlungBulletPunkt"/>
              <w:numPr>
                <w:ilvl w:val="0"/>
                <w:numId w:val="0"/>
              </w:numPr>
              <w:rPr>
                <w:rFonts w:cs="Times New Roman"/>
              </w:rPr>
            </w:pPr>
            <w:sdt>
              <w:sdtPr>
                <w:rPr>
                  <w:rFonts w:cs="Times New Roman"/>
                  <w:color w:val="0070C0"/>
                </w:rPr>
                <w:id w:val="-1863961462"/>
                <w14:checkbox>
                  <w14:checked w14:val="0"/>
                  <w14:checkedState w14:val="2612" w14:font="MS Gothic"/>
                  <w14:uncheckedState w14:val="2610" w14:font="MS Gothic"/>
                </w14:checkbox>
              </w:sdtPr>
              <w:sdtContent>
                <w:r w:rsidR="00127681" w:rsidRPr="00E16907">
                  <w:rPr>
                    <w:rFonts w:ascii="MS Gothic" w:eastAsia="MS Gothic" w:hAnsi="MS Gothic" w:cs="Times New Roman" w:hint="eastAsia"/>
                    <w:color w:val="0070C0"/>
                  </w:rPr>
                  <w:t>☐</w:t>
                </w:r>
              </w:sdtContent>
            </w:sdt>
            <w:r w:rsidR="00127681" w:rsidRPr="00E16907">
              <w:rPr>
                <w:rFonts w:cs="Times New Roman"/>
              </w:rPr>
              <w:t xml:space="preserve"> Für jedes andere Unternehmen: </w:t>
            </w:r>
          </w:p>
          <w:p w14:paraId="7A84BC03" w14:textId="77777777" w:rsidR="00F77C9D" w:rsidRDefault="00127681" w:rsidP="00E16907">
            <w:pPr>
              <w:pStyle w:val="Listenabsatz"/>
              <w:numPr>
                <w:ilvl w:val="0"/>
                <w:numId w:val="47"/>
              </w:numPr>
            </w:pPr>
            <w:r w:rsidRPr="00E16907">
              <w:t xml:space="preserve">Anlage Eigenerklärung zum Nichtvorliegen von Ausschlussgründen </w:t>
            </w:r>
            <w:r w:rsidR="00E16907">
              <w:t xml:space="preserve">von </w:t>
            </w:r>
            <w:r w:rsidRPr="00E16907">
              <w:t xml:space="preserve">dem </w:t>
            </w:r>
            <w:r w:rsidR="00E16907">
              <w:rPr>
                <w:rFonts w:cs="Times New Roman"/>
              </w:rPr>
              <w:t>Nachunternehmer / Unterauftragnehmer</w:t>
            </w:r>
            <w:r w:rsidR="00E16907" w:rsidRPr="00E16907">
              <w:rPr>
                <w:rFonts w:cs="Times New Roman"/>
              </w:rPr>
              <w:t xml:space="preserve"> </w:t>
            </w:r>
            <w:r w:rsidRPr="00E16907">
              <w:t>unterzeichnet</w:t>
            </w:r>
            <w:r w:rsidR="00992261" w:rsidRPr="00E16907">
              <w:t xml:space="preserve"> (abfotografierte oder eingescannte Originalunterschrift)</w:t>
            </w:r>
          </w:p>
          <w:p w14:paraId="0FB5CACC" w14:textId="77777777" w:rsidR="00B43848" w:rsidRPr="00B43848" w:rsidRDefault="00E16907" w:rsidP="00B43848">
            <w:pPr>
              <w:pStyle w:val="Listenabsatz"/>
              <w:numPr>
                <w:ilvl w:val="0"/>
                <w:numId w:val="47"/>
              </w:numPr>
              <w:rPr>
                <w:rFonts w:cs="Times New Roman"/>
              </w:rPr>
            </w:pPr>
            <w:r w:rsidRPr="00E16907">
              <w:rPr>
                <w:rFonts w:cs="Times New Roman"/>
              </w:rPr>
              <w:t xml:space="preserve">Gültiger Freistellungsbescheid gem. §§ 52 ff. AO </w:t>
            </w:r>
            <w:r w:rsidR="00B43848" w:rsidRPr="00B43848">
              <w:rPr>
                <w:rFonts w:cs="Times New Roman"/>
              </w:rPr>
              <w:t xml:space="preserve">ggf. in Form einer Anlage zum Körperschaftsteuerbescheid. </w:t>
            </w:r>
          </w:p>
          <w:p w14:paraId="16FE9FCC" w14:textId="77777777" w:rsidR="00A6638F" w:rsidRDefault="00B43848" w:rsidP="00A6638F">
            <w:pPr>
              <w:pStyle w:val="Listenabsatz"/>
              <w:rPr>
                <w:rFonts w:cs="Times New Roman"/>
              </w:rPr>
            </w:pPr>
            <w:r w:rsidRPr="00B43848">
              <w:rPr>
                <w:rFonts w:cs="Times New Roman"/>
              </w:rPr>
              <w:t>***Anmerkung: Es dürfen alternative Nachweise vorgelegt werden, sofern daraus hervorgeht, dass es sich um eine Organisation oder Vereinigung handelt, deren Ziel in der Erfüllung sozialer Aufgaben besteht, die nicht erwerbswirtschaftlich tätig ist und etwaige Gewinne reinvestiert, um ihr Ziel zu erreichen. Bis zum Erlass des ersten Freistellungsbescheides ist ein alternativer Nachweis über die Vorlage eines gültigen Festsetzungsbescheides gemäß § 60a AO verbunden mit einer Eigenerklärung möglich, mit der bestätigt wird, dass die tatsächliche Geschäftsführung der Körperschaft auf die ausschließliche und unmittelbare Erfüllung der steuerbegünstigten Zwecke gerichtet ist und den Bestimmungen entspricht, die die Satzung über die Voraussetzungen für Steuervergünstigungen enthält (§§ 59, 63 Abs. 1 AO).</w:t>
            </w:r>
          </w:p>
          <w:p w14:paraId="1C0AAFE1" w14:textId="330094D1" w:rsidR="00A6638F" w:rsidRPr="00A6638F" w:rsidRDefault="00A6638F" w:rsidP="00A6638F">
            <w:pPr>
              <w:pStyle w:val="Listenabsatz"/>
              <w:numPr>
                <w:ilvl w:val="0"/>
                <w:numId w:val="47"/>
              </w:numPr>
              <w:rPr>
                <w:rFonts w:cs="Times New Roman"/>
              </w:rPr>
            </w:pPr>
            <w:r w:rsidRPr="00A6638F">
              <w:rPr>
                <w:rFonts w:cs="Times New Roman"/>
              </w:rPr>
              <w:t>Anlage Eigenerkl</w:t>
            </w:r>
            <w:r w:rsidRPr="00A6638F">
              <w:rPr>
                <w:rFonts w:cs="Arial"/>
              </w:rPr>
              <w:t>ä</w:t>
            </w:r>
            <w:r w:rsidRPr="00A6638F">
              <w:rPr>
                <w:rFonts w:cs="Times New Roman"/>
              </w:rPr>
              <w:t xml:space="preserve">rung Sanktionen (kann optional </w:t>
            </w:r>
            <w:r>
              <w:rPr>
                <w:rFonts w:cs="Times New Roman"/>
              </w:rPr>
              <w:t>mit Teilnahmeantrag oder dem Angebot vorgelegt werden):</w:t>
            </w:r>
          </w:p>
          <w:p w14:paraId="512DB15B" w14:textId="6EA57E8C" w:rsidR="00A6638F" w:rsidRPr="00E16907" w:rsidRDefault="00A6638F" w:rsidP="00A6638F">
            <w:pPr>
              <w:pStyle w:val="Listenabsatz"/>
              <w:rPr>
                <w:rFonts w:cs="Times New Roman"/>
              </w:rPr>
            </w:pPr>
            <w:r>
              <w:rPr>
                <w:rFonts w:cs="Times New Roman"/>
              </w:rPr>
              <w:lastRenderedPageBreak/>
              <w:t>***</w:t>
            </w:r>
            <w:r w:rsidRPr="00A6638F">
              <w:rPr>
                <w:rFonts w:cs="Times New Roman"/>
              </w:rPr>
              <w:t>Hinweis: Die Auftraggeberin behält sich vor, die Anlage Eigenerklärung Sanktionen gesondert vor Zuschlagserteilung anzufordern, sofern diese nicht bereits mit dem Teilnahmeantrag oder Angebot abgegeben werden.</w:t>
            </w:r>
          </w:p>
        </w:tc>
      </w:tr>
      <w:tr w:rsidR="00127681" w:rsidRPr="00B90D2B" w14:paraId="6129B43D" w14:textId="77777777" w:rsidTr="00CD1B59">
        <w:trPr>
          <w:trHeight w:val="270"/>
        </w:trPr>
        <w:tc>
          <w:tcPr>
            <w:tcW w:w="5000" w:type="pct"/>
            <w:shd w:val="clear" w:color="auto" w:fill="auto"/>
          </w:tcPr>
          <w:p w14:paraId="69C90DF7" w14:textId="77777777" w:rsidR="00127681" w:rsidRPr="00B90D2B" w:rsidRDefault="00000000" w:rsidP="00E16907">
            <w:pPr>
              <w:pStyle w:val="AufzhlungBulletPunkt"/>
              <w:numPr>
                <w:ilvl w:val="0"/>
                <w:numId w:val="0"/>
              </w:numPr>
              <w:rPr>
                <w:rFonts w:ascii="MS Gothic" w:eastAsia="MS Gothic" w:hAnsi="MS Gothic" w:cs="Times New Roman"/>
                <w:color w:val="0070C0"/>
                <w:highlight w:val="yellow"/>
              </w:rPr>
            </w:pPr>
            <w:sdt>
              <w:sdtPr>
                <w:rPr>
                  <w:rFonts w:cs="Times New Roman"/>
                  <w:color w:val="0070C0"/>
                </w:rPr>
                <w:id w:val="-1872910066"/>
                <w14:checkbox>
                  <w14:checked w14:val="0"/>
                  <w14:checkedState w14:val="2612" w14:font="MS Gothic"/>
                  <w14:uncheckedState w14:val="2610" w14:font="MS Gothic"/>
                </w14:checkbox>
              </w:sdtPr>
              <w:sdtContent>
                <w:r w:rsidR="00127681" w:rsidRPr="00E16907">
                  <w:rPr>
                    <w:rFonts w:ascii="MS Gothic" w:eastAsia="MS Gothic" w:hAnsi="MS Gothic" w:cs="Times New Roman" w:hint="eastAsia"/>
                    <w:color w:val="0070C0"/>
                  </w:rPr>
                  <w:t>☐</w:t>
                </w:r>
              </w:sdtContent>
            </w:sdt>
            <w:r w:rsidR="00127681" w:rsidRPr="00E16907">
              <w:rPr>
                <w:rFonts w:cs="Times New Roman"/>
                <w:color w:val="0070C0"/>
              </w:rPr>
              <w:t xml:space="preserve"> </w:t>
            </w:r>
            <w:r w:rsidR="00127681" w:rsidRPr="00E16907">
              <w:rPr>
                <w:rFonts w:cs="Times New Roman"/>
              </w:rPr>
              <w:t>Der betreffende</w:t>
            </w:r>
            <w:r w:rsidR="00E16907">
              <w:rPr>
                <w:rFonts w:cs="Times New Roman"/>
              </w:rPr>
              <w:t xml:space="preserve"> Nachweis</w:t>
            </w:r>
            <w:r w:rsidR="00127681" w:rsidRPr="00E16907">
              <w:rPr>
                <w:rFonts w:cs="Times New Roman"/>
              </w:rPr>
              <w:t xml:space="preserve"> </w:t>
            </w:r>
            <w:r w:rsidR="00E16907" w:rsidRPr="00E16907">
              <w:rPr>
                <w:rFonts w:cs="Times New Roman"/>
              </w:rPr>
              <w:t>im Hinblick auf die wirtschaftliche / finanzielle sowie technische / berufliche Leistungsfähigkeit für die Nachunternehmer / Unterauftragnehmer, derer sich der Bewerber zum Nachweis der Eignung bedient</w:t>
            </w:r>
            <w:r w:rsidR="00127681" w:rsidRPr="00E16907">
              <w:rPr>
                <w:rFonts w:cs="Times New Roman"/>
              </w:rPr>
              <w:t xml:space="preserve"> - von dem </w:t>
            </w:r>
            <w:r w:rsidR="00E16907">
              <w:rPr>
                <w:rFonts w:cs="Times New Roman"/>
              </w:rPr>
              <w:t>Nachunternehmer / Unterauftragnehmer</w:t>
            </w:r>
            <w:r w:rsidR="00127681" w:rsidRPr="00E16907">
              <w:rPr>
                <w:rFonts w:cs="Times New Roman"/>
              </w:rPr>
              <w:t xml:space="preserve"> unterzeichnet</w:t>
            </w:r>
            <w:r w:rsidR="00992261" w:rsidRPr="00E16907">
              <w:rPr>
                <w:rFonts w:cs="Times New Roman"/>
              </w:rPr>
              <w:t xml:space="preserve"> (abfotografierte oder eingescannte Originalunterschrift)</w:t>
            </w:r>
            <w:r w:rsidR="00127681" w:rsidRPr="00E16907">
              <w:rPr>
                <w:rFonts w:cs="Times New Roman"/>
              </w:rPr>
              <w:t>.</w:t>
            </w:r>
          </w:p>
        </w:tc>
      </w:tr>
      <w:tr w:rsidR="00F77C9D" w:rsidRPr="00B90D2B" w14:paraId="197F5C36" w14:textId="77777777" w:rsidTr="00CD1B59">
        <w:trPr>
          <w:trHeight w:val="270"/>
        </w:trPr>
        <w:tc>
          <w:tcPr>
            <w:tcW w:w="5000" w:type="pct"/>
            <w:shd w:val="clear" w:color="auto" w:fill="auto"/>
          </w:tcPr>
          <w:p w14:paraId="17F47D80" w14:textId="2175BBB0" w:rsidR="00F77C9D" w:rsidRPr="00B90D2B" w:rsidRDefault="00000000" w:rsidP="00A6638F">
            <w:pPr>
              <w:pStyle w:val="AufzhlungBulletPunkt"/>
              <w:numPr>
                <w:ilvl w:val="0"/>
                <w:numId w:val="0"/>
              </w:numPr>
              <w:rPr>
                <w:rFonts w:ascii="MS Gothic" w:eastAsia="MS Gothic" w:hAnsi="MS Gothic" w:cs="Times New Roman"/>
                <w:color w:val="0070C0"/>
                <w:highlight w:val="yellow"/>
              </w:rPr>
            </w:pPr>
            <w:sdt>
              <w:sdtPr>
                <w:rPr>
                  <w:rFonts w:cs="Times New Roman"/>
                  <w:color w:val="0070C0"/>
                </w:rPr>
                <w:id w:val="-2070253099"/>
                <w14:checkbox>
                  <w14:checked w14:val="0"/>
                  <w14:checkedState w14:val="2612" w14:font="MS Gothic"/>
                  <w14:uncheckedState w14:val="2610" w14:font="MS Gothic"/>
                </w14:checkbox>
              </w:sdtPr>
              <w:sdtContent>
                <w:r w:rsidR="00F77C9D" w:rsidRPr="00F77C9D">
                  <w:rPr>
                    <w:rFonts w:ascii="MS Gothic" w:eastAsia="MS Gothic" w:hAnsi="MS Gothic" w:cs="Times New Roman" w:hint="eastAsia"/>
                    <w:color w:val="0070C0"/>
                  </w:rPr>
                  <w:t>☐</w:t>
                </w:r>
              </w:sdtContent>
            </w:sdt>
            <w:r w:rsidR="00F77C9D" w:rsidRPr="00F77C9D">
              <w:rPr>
                <w:rFonts w:cs="Times New Roman"/>
                <w:color w:val="0070C0"/>
              </w:rPr>
              <w:t xml:space="preserve"> </w:t>
            </w:r>
            <w:r w:rsidR="00F77C9D" w:rsidRPr="00F77C9D">
              <w:t>Anlage</w:t>
            </w:r>
            <w:r w:rsidR="00F77C9D">
              <w:t xml:space="preserve"> Verpflichtungserklärung Nachunternehmer / Unterauftragnehmer </w:t>
            </w:r>
            <w:r w:rsidR="00E16907">
              <w:t>(</w:t>
            </w:r>
            <w:r w:rsidR="00E16907" w:rsidRPr="00243D04">
              <w:t xml:space="preserve">mit eingescannter </w:t>
            </w:r>
            <w:r w:rsidR="00E16907">
              <w:t xml:space="preserve">oder abfotografierter </w:t>
            </w:r>
            <w:r w:rsidR="00E16907" w:rsidRPr="00243D04">
              <w:t>Originalunterschrift als pdf-Dokument)</w:t>
            </w:r>
          </w:p>
        </w:tc>
      </w:tr>
    </w:tbl>
    <w:p w14:paraId="46014CBF" w14:textId="77777777" w:rsidR="0013138D" w:rsidRPr="00B90D2B" w:rsidRDefault="0013138D" w:rsidP="0013138D">
      <w:pPr>
        <w:rPr>
          <w:highlight w:val="yellow"/>
        </w:rPr>
      </w:pPr>
    </w:p>
    <w:p w14:paraId="3AEA2004" w14:textId="77777777" w:rsidR="0013138D" w:rsidRPr="0029750A" w:rsidRDefault="00992261" w:rsidP="00992261">
      <w:pPr>
        <w:pStyle w:val="berschrift1"/>
        <w:rPr>
          <w:rStyle w:val="Fett"/>
          <w:b/>
        </w:rPr>
      </w:pPr>
      <w:r w:rsidRPr="0029750A">
        <w:rPr>
          <w:rStyle w:val="Fett"/>
          <w:b/>
        </w:rPr>
        <w:t>Bei Teilnahme als Bewerbergemeinschaft</w:t>
      </w:r>
      <w:r w:rsidR="00D22291" w:rsidRPr="0029750A">
        <w:rPr>
          <w:rStyle w:val="Funotenzeichen"/>
          <w:lang w:eastAsia="en-GB"/>
        </w:rPr>
        <w:footnoteReference w:id="2"/>
      </w:r>
      <w:r w:rsidRPr="0029750A">
        <w:rPr>
          <w:rStyle w:val="Fett"/>
          <w:b/>
        </w:rPr>
        <w:t xml:space="preserve"> sind meinem </w:t>
      </w:r>
      <w:r w:rsidR="00CD1B59" w:rsidRPr="0029750A">
        <w:rPr>
          <w:rStyle w:val="Fett"/>
          <w:b/>
        </w:rPr>
        <w:t xml:space="preserve">/ unserem </w:t>
      </w:r>
      <w:r w:rsidRPr="0029750A">
        <w:rPr>
          <w:rStyle w:val="Fett"/>
          <w:b/>
        </w:rPr>
        <w:t>Teilnahmeantrag zusätzlich folgende Nachweise beigefügt: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992261" w:rsidRPr="00B90D2B" w14:paraId="692C99AB" w14:textId="77777777" w:rsidTr="00CD1B59">
        <w:tc>
          <w:tcPr>
            <w:tcW w:w="5000" w:type="pct"/>
            <w:shd w:val="clear" w:color="auto" w:fill="auto"/>
          </w:tcPr>
          <w:p w14:paraId="42DB111F" w14:textId="77777777" w:rsidR="00992261" w:rsidRPr="00A62855" w:rsidRDefault="00000000" w:rsidP="00992261">
            <w:pPr>
              <w:rPr>
                <w:rFonts w:cs="Times New Roman"/>
                <w:szCs w:val="24"/>
              </w:rPr>
            </w:pPr>
            <w:sdt>
              <w:sdtPr>
                <w:rPr>
                  <w:rFonts w:cs="Times New Roman"/>
                  <w:color w:val="0070C0"/>
                  <w:szCs w:val="24"/>
                </w:rPr>
                <w:id w:val="-567184689"/>
                <w14:checkbox>
                  <w14:checked w14:val="0"/>
                  <w14:checkedState w14:val="2612" w14:font="MS Gothic"/>
                  <w14:uncheckedState w14:val="2610" w14:font="MS Gothic"/>
                </w14:checkbox>
              </w:sdtPr>
              <w:sdtContent>
                <w:r w:rsidR="00992261" w:rsidRPr="00A62855">
                  <w:rPr>
                    <w:rFonts w:ascii="MS Gothic" w:eastAsia="MS Gothic" w:hAnsi="MS Gothic" w:cs="Times New Roman" w:hint="eastAsia"/>
                    <w:color w:val="0070C0"/>
                    <w:szCs w:val="24"/>
                  </w:rPr>
                  <w:t>☐</w:t>
                </w:r>
              </w:sdtContent>
            </w:sdt>
            <w:r w:rsidR="00992261" w:rsidRPr="00A62855">
              <w:rPr>
                <w:rFonts w:cs="Times New Roman"/>
                <w:color w:val="0070C0"/>
                <w:szCs w:val="24"/>
              </w:rPr>
              <w:t xml:space="preserve"> </w:t>
            </w:r>
            <w:r w:rsidR="00992261" w:rsidRPr="00A62855">
              <w:rPr>
                <w:rFonts w:cs="Times New Roman"/>
                <w:szCs w:val="24"/>
              </w:rPr>
              <w:t xml:space="preserve">Anlage </w:t>
            </w:r>
            <w:r w:rsidR="00A62855" w:rsidRPr="00A62855">
              <w:rPr>
                <w:rFonts w:cs="Times New Roman"/>
                <w:szCs w:val="24"/>
              </w:rPr>
              <w:t xml:space="preserve">Erklärung </w:t>
            </w:r>
            <w:r w:rsidR="00992261" w:rsidRPr="00A62855">
              <w:rPr>
                <w:rFonts w:cstheme="minorBidi"/>
                <w:szCs w:val="24"/>
              </w:rPr>
              <w:t>Bewerber-/Bietergemeinschaf mit abfotografierter oder eingescannter Originalunterschrift der Bewerber-/Bietergemeinschaftsmitglieder als pdf-Dokument.</w:t>
            </w:r>
          </w:p>
        </w:tc>
      </w:tr>
      <w:tr w:rsidR="00992261" w:rsidRPr="00B90D2B" w14:paraId="18BF3106" w14:textId="77777777" w:rsidTr="00CD1B59">
        <w:trPr>
          <w:trHeight w:val="270"/>
        </w:trPr>
        <w:tc>
          <w:tcPr>
            <w:tcW w:w="5000" w:type="pct"/>
            <w:shd w:val="clear" w:color="auto" w:fill="auto"/>
          </w:tcPr>
          <w:p w14:paraId="6F1012EE" w14:textId="79872301" w:rsidR="00992261" w:rsidRPr="00A62855" w:rsidRDefault="00000000" w:rsidP="00B7142C">
            <w:pPr>
              <w:pStyle w:val="AufzhlungBulletPunkt"/>
              <w:numPr>
                <w:ilvl w:val="0"/>
                <w:numId w:val="0"/>
              </w:numPr>
              <w:rPr>
                <w:rFonts w:cs="Times New Roman"/>
              </w:rPr>
            </w:pPr>
            <w:sdt>
              <w:sdtPr>
                <w:rPr>
                  <w:rFonts w:cs="Times New Roman"/>
                  <w:color w:val="0070C0"/>
                </w:rPr>
                <w:id w:val="-916012632"/>
                <w14:checkbox>
                  <w14:checked w14:val="0"/>
                  <w14:checkedState w14:val="2612" w14:font="MS Gothic"/>
                  <w14:uncheckedState w14:val="2610" w14:font="MS Gothic"/>
                </w14:checkbox>
              </w:sdtPr>
              <w:sdtContent>
                <w:r w:rsidR="00C917B6">
                  <w:rPr>
                    <w:rFonts w:ascii="MS Gothic" w:eastAsia="MS Gothic" w:hAnsi="MS Gothic" w:cs="Times New Roman" w:hint="eastAsia"/>
                    <w:color w:val="0070C0"/>
                  </w:rPr>
                  <w:t>☐</w:t>
                </w:r>
              </w:sdtContent>
            </w:sdt>
            <w:r w:rsidR="00992261" w:rsidRPr="00A62855">
              <w:rPr>
                <w:rFonts w:cs="Times New Roman"/>
              </w:rPr>
              <w:t xml:space="preserve"> Für jedes Mitglied: </w:t>
            </w:r>
          </w:p>
          <w:p w14:paraId="56B31E2F" w14:textId="22AA8190" w:rsidR="00A62855" w:rsidRDefault="00A62855" w:rsidP="00A62855">
            <w:pPr>
              <w:pStyle w:val="Listenabsatz"/>
              <w:numPr>
                <w:ilvl w:val="0"/>
                <w:numId w:val="47"/>
              </w:numPr>
            </w:pPr>
            <w:r w:rsidRPr="00E16907">
              <w:t>Anlage Eigenerklärung zum Nichtvorliegen von Ausschlussgründen</w:t>
            </w:r>
          </w:p>
          <w:p w14:paraId="48F2EAA1" w14:textId="77777777" w:rsidR="00B43848" w:rsidRPr="00B43848" w:rsidRDefault="00A62855" w:rsidP="00B43848">
            <w:pPr>
              <w:pStyle w:val="Listenabsatz"/>
              <w:numPr>
                <w:ilvl w:val="0"/>
                <w:numId w:val="47"/>
              </w:numPr>
              <w:rPr>
                <w:rFonts w:cs="Times New Roman"/>
              </w:rPr>
            </w:pPr>
            <w:r w:rsidRPr="00A62855">
              <w:rPr>
                <w:rFonts w:cs="Times New Roman"/>
              </w:rPr>
              <w:t xml:space="preserve">Gültiger Freistellungsbescheid gem. §§ 52 ff. AO </w:t>
            </w:r>
            <w:r w:rsidR="00B43848" w:rsidRPr="00B43848">
              <w:rPr>
                <w:rFonts w:cs="Times New Roman"/>
              </w:rPr>
              <w:t xml:space="preserve">ggf. in Form einer Anlage zum Körperschaftsteuerbescheid. </w:t>
            </w:r>
          </w:p>
          <w:p w14:paraId="3099D64E" w14:textId="2A1FF00A" w:rsidR="00A62855" w:rsidRPr="00A62855" w:rsidRDefault="00B43848" w:rsidP="00B43848">
            <w:pPr>
              <w:pStyle w:val="Listenabsatz"/>
            </w:pPr>
            <w:r w:rsidRPr="00B43848">
              <w:rPr>
                <w:rFonts w:cs="Times New Roman"/>
              </w:rPr>
              <w:t>***Anmerkung: Es dürfen alternative Nachweise vorgelegt werden, sofern daraus hervorgeht, dass es sich um eine Organisation oder Vereinigung handelt, deren Ziel in der Erfüllung sozialer Aufgaben besteht, die nicht erwerbswirtschaftlich tätig ist und etwaige Gewinne reinvestiert, um ihr Ziel zu erreichen. Bis zum Erlass des ersten Freistellungsbescheides ist ein alternativer Nachweis über die Vorlage eines gültigen Festsetzungsbescheides gemäß § 60a AO verbunden mit einer Eigenerklärung möglich, mit der bestätigt wird, dass die tatsächliche Geschäftsführung der Körperschaft auf die ausschließliche und unmittelbare Erfüllung der steuerbegünstigten Zwecke gerichtet ist und den Bestimmungen entspricht, die die Satzung über die Voraussetzungen für Steuervergünstigungen enthält (§§ 59, 63 Abs. 1 AO).</w:t>
            </w:r>
          </w:p>
        </w:tc>
      </w:tr>
      <w:tr w:rsidR="00992261" w:rsidRPr="0013138D" w14:paraId="1BE2A0FE" w14:textId="77777777" w:rsidTr="00CD1B59">
        <w:trPr>
          <w:trHeight w:val="270"/>
        </w:trPr>
        <w:tc>
          <w:tcPr>
            <w:tcW w:w="5000" w:type="pct"/>
            <w:shd w:val="clear" w:color="auto" w:fill="auto"/>
          </w:tcPr>
          <w:p w14:paraId="79C87FFA" w14:textId="36BD4FC6" w:rsidR="00B43848" w:rsidRPr="00B43848" w:rsidRDefault="00000000" w:rsidP="00B43848">
            <w:pPr>
              <w:pStyle w:val="AufzhlungBulletPunkt"/>
              <w:numPr>
                <w:ilvl w:val="0"/>
                <w:numId w:val="0"/>
              </w:numPr>
              <w:rPr>
                <w:rFonts w:cs="Times New Roman"/>
              </w:rPr>
            </w:pPr>
            <w:sdt>
              <w:sdtPr>
                <w:rPr>
                  <w:rFonts w:cs="Times New Roman"/>
                  <w:color w:val="0070C0"/>
                </w:rPr>
                <w:id w:val="-1478527237"/>
                <w14:checkbox>
                  <w14:checked w14:val="0"/>
                  <w14:checkedState w14:val="2612" w14:font="MS Gothic"/>
                  <w14:uncheckedState w14:val="2610" w14:font="MS Gothic"/>
                </w14:checkbox>
              </w:sdtPr>
              <w:sdtContent>
                <w:r w:rsidR="00992261" w:rsidRPr="00A62855">
                  <w:rPr>
                    <w:rFonts w:ascii="MS Gothic" w:eastAsia="MS Gothic" w:hAnsi="MS Gothic" w:cs="Times New Roman" w:hint="eastAsia"/>
                    <w:color w:val="0070C0"/>
                  </w:rPr>
                  <w:t>☐</w:t>
                </w:r>
              </w:sdtContent>
            </w:sdt>
            <w:r w:rsidR="00D22291" w:rsidRPr="00A62855">
              <w:rPr>
                <w:rFonts w:cs="Times New Roman"/>
                <w:color w:val="0070C0"/>
              </w:rPr>
              <w:t xml:space="preserve"> </w:t>
            </w:r>
            <w:r w:rsidR="00E16907" w:rsidRPr="00A62855">
              <w:rPr>
                <w:rFonts w:cs="Times New Roman"/>
              </w:rPr>
              <w:t xml:space="preserve">Der betreffende Nachweis im Hinblick auf die wirtschaftliche / finanzielle sowie technische / berufliche Leistungsfähigkeit </w:t>
            </w:r>
            <w:r w:rsidR="00992261" w:rsidRPr="00A62855">
              <w:rPr>
                <w:rFonts w:cs="Times New Roman"/>
              </w:rPr>
              <w:t>für den Teil der Aufgabenerfüllung, den das jeweilige Mitglied der Bewerber-/</w:t>
            </w:r>
            <w:r w:rsidR="00A62855">
              <w:rPr>
                <w:rFonts w:cs="Times New Roman"/>
              </w:rPr>
              <w:t xml:space="preserve"> </w:t>
            </w:r>
            <w:r w:rsidR="00992261" w:rsidRPr="00A62855">
              <w:rPr>
                <w:rFonts w:cs="Times New Roman"/>
              </w:rPr>
              <w:t>Bietergemeinschaft erbringt.</w:t>
            </w:r>
            <w:r w:rsidR="00D22291" w:rsidRPr="00A62855">
              <w:rPr>
                <w:rFonts w:cs="Times New Roman"/>
              </w:rPr>
              <w:t xml:space="preserve"> </w:t>
            </w:r>
          </w:p>
        </w:tc>
      </w:tr>
      <w:bookmarkStart w:id="10" w:name="Absender1Gruß"/>
      <w:tr w:rsidR="00A62855" w:rsidRPr="00A62855" w14:paraId="579A1093" w14:textId="77777777" w:rsidTr="00A62855">
        <w:trPr>
          <w:trHeight w:val="27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046FDD3" w14:textId="2E899727" w:rsidR="00A62855" w:rsidRDefault="00000000" w:rsidP="00A62855">
            <w:sdt>
              <w:sdtPr>
                <w:rPr>
                  <w:rFonts w:cs="Times New Roman"/>
                  <w:color w:val="0070C0"/>
                  <w:szCs w:val="24"/>
                </w:rPr>
                <w:id w:val="1455675744"/>
                <w14:checkbox>
                  <w14:checked w14:val="0"/>
                  <w14:checkedState w14:val="2612" w14:font="MS Gothic"/>
                  <w14:uncheckedState w14:val="2610" w14:font="MS Gothic"/>
                </w14:checkbox>
              </w:sdtPr>
              <w:sdtContent>
                <w:r w:rsidR="00A6638F">
                  <w:rPr>
                    <w:rFonts w:ascii="MS Gothic" w:eastAsia="MS Gothic" w:hAnsi="MS Gothic" w:cs="Times New Roman" w:hint="eastAsia"/>
                    <w:color w:val="0070C0"/>
                    <w:szCs w:val="24"/>
                  </w:rPr>
                  <w:t>☐</w:t>
                </w:r>
              </w:sdtContent>
            </w:sdt>
            <w:r w:rsidR="00A62855" w:rsidRPr="008929E4">
              <w:rPr>
                <w:rFonts w:cs="Times New Roman"/>
                <w:color w:val="0070C0"/>
                <w:szCs w:val="24"/>
              </w:rPr>
              <w:t xml:space="preserve"> </w:t>
            </w:r>
            <w:r w:rsidR="00A62855">
              <w:t>a</w:t>
            </w:r>
            <w:r w:rsidR="00A62855" w:rsidRPr="00127681">
              <w:t xml:space="preserve">usgefüllte Anlage </w:t>
            </w:r>
            <w:r w:rsidR="00A62855">
              <w:t>Eigenerkl</w:t>
            </w:r>
            <w:r w:rsidR="00BD3485">
              <w:t>ärung Sanktionen (kann optional</w:t>
            </w:r>
            <w:r w:rsidR="00A62855">
              <w:t xml:space="preserve"> mit Teilnahmeantrag </w:t>
            </w:r>
            <w:r w:rsidR="00BD3485">
              <w:t xml:space="preserve">oder dem Angebot </w:t>
            </w:r>
            <w:r w:rsidR="00A62855">
              <w:t>vorgelegt werden) für alle Mitglieder der Bewerber-/ Bietergemeinschaft</w:t>
            </w:r>
          </w:p>
          <w:p w14:paraId="1E84616B" w14:textId="77777777" w:rsidR="00A62855" w:rsidRPr="00A62855" w:rsidRDefault="00A62855" w:rsidP="00A62855">
            <w:pPr>
              <w:pStyle w:val="AufzhlungBulletPunkt"/>
              <w:numPr>
                <w:ilvl w:val="0"/>
                <w:numId w:val="0"/>
              </w:numPr>
              <w:rPr>
                <w:rFonts w:cs="Times New Roman"/>
                <w:color w:val="0070C0"/>
              </w:rPr>
            </w:pPr>
            <w:r w:rsidRPr="0050389D">
              <w:rPr>
                <w:b/>
              </w:rPr>
              <w:t>Hinweis</w:t>
            </w:r>
            <w:r>
              <w:t>: Die Auftraggeberin</w:t>
            </w:r>
            <w:r w:rsidRPr="00CD2F02">
              <w:t xml:space="preserve"> </w:t>
            </w:r>
            <w:r>
              <w:t xml:space="preserve">behält sich </w:t>
            </w:r>
            <w:r w:rsidRPr="00CD2F02">
              <w:t xml:space="preserve">vor, die </w:t>
            </w:r>
            <w:r>
              <w:t>Anlage Eigenerklärung Sanktionen</w:t>
            </w:r>
            <w:r w:rsidRPr="00CD2F02">
              <w:t xml:space="preserve"> gesondert vor Zuschlagserteilung anzufordern</w:t>
            </w:r>
            <w:r>
              <w:t>, sofern diese nicht bereits mit dem Teilnahmeantrag oder Angebot abgegeben werden.</w:t>
            </w:r>
          </w:p>
        </w:tc>
      </w:tr>
    </w:tbl>
    <w:p w14:paraId="4C7AB4EA" w14:textId="77777777" w:rsidR="00992261" w:rsidRDefault="00992261" w:rsidP="00992261"/>
    <w:p w14:paraId="1A7B42DC" w14:textId="77777777" w:rsidR="00997445" w:rsidRDefault="00997445" w:rsidP="00825AB0">
      <w:pPr>
        <w:pStyle w:val="berschrift1"/>
      </w:pPr>
      <w:bookmarkStart w:id="11" w:name="_Toc41399322"/>
      <w:bookmarkStart w:id="12" w:name="_Ref163725017"/>
      <w:bookmarkStart w:id="13" w:name="_Ref163726425"/>
      <w:r>
        <w:lastRenderedPageBreak/>
        <w:t xml:space="preserve">Eigenerklärung zur </w:t>
      </w:r>
      <w:bookmarkEnd w:id="11"/>
      <w:bookmarkEnd w:id="12"/>
      <w:bookmarkEnd w:id="13"/>
      <w:r w:rsidR="00E45E62">
        <w:t xml:space="preserve">fachlichen Eignung </w:t>
      </w:r>
      <w:r w:rsidR="005C1A74">
        <w:t>der zur Führung der Geschäfte bestellten Person</w:t>
      </w:r>
    </w:p>
    <w:p w14:paraId="05C0C133" w14:textId="02308A0F" w:rsidR="00997445" w:rsidRPr="00635075" w:rsidRDefault="005C1A74" w:rsidP="00997445">
      <w:pPr>
        <w:jc w:val="left"/>
      </w:pPr>
      <w:r>
        <w:t>Die</w:t>
      </w:r>
      <w:r w:rsidR="00997445">
        <w:t xml:space="preserve"> zur Führung der Geschäfte bestellte Person ist </w:t>
      </w:r>
      <w:r w:rsidR="00160463">
        <w:t>i.S.v.</w:t>
      </w:r>
      <w:r w:rsidR="00997445">
        <w:t xml:space="preserve"> §§ 13 Abs. 3 Nr. 3, 19 Abs. 3 S. 3 </w:t>
      </w:r>
      <w:r w:rsidR="00F5285F">
        <w:t xml:space="preserve">Nr. 3 </w:t>
      </w:r>
      <w:r w:rsidR="00997445">
        <w:t xml:space="preserve">RettG NRW fachlich geeignet. </w:t>
      </w:r>
      <w:r w:rsidR="00997445">
        <w:br/>
        <w:t>[Bitte Zutreffendes ankreuzen]</w:t>
      </w:r>
    </w:p>
    <w:tbl>
      <w:tblPr>
        <w:tblStyle w:val="Tabellenraster"/>
        <w:tblW w:w="0" w:type="auto"/>
        <w:tblLook w:val="04A0" w:firstRow="1" w:lastRow="0" w:firstColumn="1" w:lastColumn="0" w:noHBand="0" w:noVBand="1"/>
      </w:tblPr>
      <w:tblGrid>
        <w:gridCol w:w="531"/>
        <w:gridCol w:w="8814"/>
      </w:tblGrid>
      <w:tr w:rsidR="00997445" w:rsidRPr="00635075" w14:paraId="56D261D1" w14:textId="77777777" w:rsidTr="0050389D">
        <w:tc>
          <w:tcPr>
            <w:tcW w:w="531" w:type="dxa"/>
          </w:tcPr>
          <w:p w14:paraId="4EC07BBF" w14:textId="77777777" w:rsidR="00997445" w:rsidRPr="00635075" w:rsidRDefault="00000000" w:rsidP="0050389D">
            <w:sdt>
              <w:sdtPr>
                <w:rPr>
                  <w:rFonts w:cs="Times New Roman"/>
                  <w:color w:val="0070C0"/>
                  <w:szCs w:val="24"/>
                </w:rPr>
                <w:id w:val="1505100975"/>
                <w14:checkbox>
                  <w14:checked w14:val="0"/>
                  <w14:checkedState w14:val="2612" w14:font="MS Gothic"/>
                  <w14:uncheckedState w14:val="2610" w14:font="MS Gothic"/>
                </w14:checkbox>
              </w:sdtPr>
              <w:sdtContent>
                <w:r w:rsidR="00997445" w:rsidRPr="008929E4">
                  <w:rPr>
                    <w:rFonts w:ascii="MS Gothic" w:eastAsia="MS Gothic" w:hAnsi="MS Gothic" w:cs="Times New Roman" w:hint="eastAsia"/>
                    <w:color w:val="0070C0"/>
                    <w:szCs w:val="24"/>
                  </w:rPr>
                  <w:t>☐</w:t>
                </w:r>
              </w:sdtContent>
            </w:sdt>
          </w:p>
        </w:tc>
        <w:tc>
          <w:tcPr>
            <w:tcW w:w="8814" w:type="dxa"/>
            <w:shd w:val="clear" w:color="auto" w:fill="D9D9D9" w:themeFill="background1" w:themeFillShade="D9"/>
          </w:tcPr>
          <w:p w14:paraId="49582D65" w14:textId="77777777" w:rsidR="00997445" w:rsidRPr="00635075" w:rsidRDefault="00997445" w:rsidP="0050389D">
            <w:r w:rsidRPr="00635075">
              <w:t xml:space="preserve">Es liegt eine erfolgreiche Prüfung bei der Genehmigungsbehörde vor. </w:t>
            </w:r>
          </w:p>
        </w:tc>
      </w:tr>
      <w:tr w:rsidR="00997445" w:rsidRPr="00C760B9" w14:paraId="57168882" w14:textId="77777777" w:rsidTr="0050389D">
        <w:tc>
          <w:tcPr>
            <w:tcW w:w="531" w:type="dxa"/>
          </w:tcPr>
          <w:p w14:paraId="5FFF7EDE" w14:textId="77777777" w:rsidR="00997445" w:rsidRPr="009D4143" w:rsidRDefault="00000000" w:rsidP="0050389D">
            <w:sdt>
              <w:sdtPr>
                <w:rPr>
                  <w:rFonts w:cs="Times New Roman"/>
                  <w:color w:val="0070C0"/>
                  <w:szCs w:val="24"/>
                </w:rPr>
                <w:id w:val="1004396963"/>
                <w14:checkbox>
                  <w14:checked w14:val="0"/>
                  <w14:checkedState w14:val="2612" w14:font="MS Gothic"/>
                  <w14:uncheckedState w14:val="2610" w14:font="MS Gothic"/>
                </w14:checkbox>
              </w:sdtPr>
              <w:sdtContent>
                <w:r w:rsidR="00997445" w:rsidRPr="008929E4">
                  <w:rPr>
                    <w:rFonts w:ascii="MS Gothic" w:eastAsia="MS Gothic" w:hAnsi="MS Gothic" w:cs="Times New Roman" w:hint="eastAsia"/>
                    <w:color w:val="0070C0"/>
                    <w:szCs w:val="24"/>
                  </w:rPr>
                  <w:t>☐</w:t>
                </w:r>
              </w:sdtContent>
            </w:sdt>
          </w:p>
        </w:tc>
        <w:tc>
          <w:tcPr>
            <w:tcW w:w="8814" w:type="dxa"/>
            <w:shd w:val="clear" w:color="auto" w:fill="D9D9D9" w:themeFill="background1" w:themeFillShade="D9"/>
          </w:tcPr>
          <w:p w14:paraId="67B2F2B9" w14:textId="77777777" w:rsidR="00997445" w:rsidRDefault="00997445" w:rsidP="0050389D">
            <w:pPr>
              <w:rPr>
                <w:highlight w:val="yellow"/>
              </w:rPr>
            </w:pPr>
            <w:r>
              <w:t>Es liegt</w:t>
            </w:r>
            <w:r w:rsidRPr="00635075">
              <w:t xml:space="preserve"> eine mindestens dreijährige leitende Tätigkeit in einem Betrieb für Notfallrettung oder Krankentransport </w:t>
            </w:r>
            <w:r>
              <w:t>vor</w:t>
            </w:r>
            <w:r w:rsidRPr="00635075">
              <w:t>.</w:t>
            </w:r>
          </w:p>
        </w:tc>
      </w:tr>
    </w:tbl>
    <w:p w14:paraId="167FD33F" w14:textId="77777777" w:rsidR="00997445" w:rsidRPr="00635075" w:rsidRDefault="00997445" w:rsidP="00997445">
      <w:r>
        <w:t xml:space="preserve">Auf Anforderung der Auftraggeberin lege/n ich/wir </w:t>
      </w:r>
      <w:r w:rsidR="00FF27EE">
        <w:t xml:space="preserve">geeignete </w:t>
      </w:r>
      <w:r>
        <w:t xml:space="preserve">Unterlagen vor, aus denen sich die </w:t>
      </w:r>
      <w:r w:rsidR="00E45E62">
        <w:t xml:space="preserve">fachliche Eignung </w:t>
      </w:r>
      <w:r>
        <w:t>gemäß vorstehender Angabe ergibt.</w:t>
      </w:r>
    </w:p>
    <w:p w14:paraId="40D7E091" w14:textId="2F90B66B" w:rsidR="005C1A74" w:rsidRDefault="005C1A74" w:rsidP="00997445">
      <w:pPr>
        <w:pStyle w:val="berschrift1"/>
      </w:pPr>
      <w:bookmarkStart w:id="14" w:name="_Toc41399323"/>
      <w:bookmarkStart w:id="15" w:name="_Ref163725023"/>
      <w:bookmarkStart w:id="16" w:name="_Ref163726429"/>
      <w:r>
        <w:t>Eigenerklärung zum Vorliegen von Referenzen</w:t>
      </w:r>
      <w:r w:rsidR="005F1602">
        <w:t xml:space="preserve"> </w:t>
      </w:r>
      <w:r w:rsidR="00C917B6">
        <w:t>in der öffentlichen Notfallrettung</w:t>
      </w:r>
    </w:p>
    <w:p w14:paraId="267E3325" w14:textId="1FBD5117" w:rsidR="00947447" w:rsidRDefault="005C1A74" w:rsidP="00A7241C">
      <w:r>
        <w:t>Ich/Wir verfüge/n über mindestens eine Referenz</w:t>
      </w:r>
      <w:r w:rsidR="00947447">
        <w:t>, nämlich die Folgende/n</w:t>
      </w:r>
      <w:r w:rsidR="00947447" w:rsidRPr="005C1A74">
        <w:rPr>
          <w:b/>
        </w:rPr>
        <w:t>*)</w:t>
      </w:r>
      <w:r w:rsidR="00947447">
        <w:rPr>
          <w:b/>
        </w:rPr>
        <w:t xml:space="preserve"> **)</w:t>
      </w:r>
      <w:r w:rsidR="00947447">
        <w:t xml:space="preserve">: </w:t>
      </w:r>
    </w:p>
    <w:p w14:paraId="34CEFBDC" w14:textId="6929EEBC" w:rsidR="00F5285F" w:rsidRDefault="00947447" w:rsidP="00A7241C">
      <w:r w:rsidRPr="0029236D">
        <w:rPr>
          <w:b/>
        </w:rPr>
        <w:t>Mindestanforderungen</w:t>
      </w:r>
      <w:r>
        <w:t>: Die Referenz belegt</w:t>
      </w:r>
      <w:r w:rsidR="005C1A74">
        <w:t xml:space="preserve"> die </w:t>
      </w:r>
      <w:r w:rsidR="00377571">
        <w:t xml:space="preserve">Durchführung </w:t>
      </w:r>
      <w:r w:rsidR="005C1A74">
        <w:t xml:space="preserve">von </w:t>
      </w:r>
      <w:r w:rsidR="00377571">
        <w:t xml:space="preserve">Leistungen </w:t>
      </w:r>
      <w:r w:rsidR="005A2536">
        <w:t>des qualifizierten Krankentransports</w:t>
      </w:r>
      <w:r w:rsidR="005C1A74">
        <w:t xml:space="preserve"> im öffentlichen Rettungsdienst </w:t>
      </w:r>
      <w:r w:rsidR="00C85741">
        <w:t xml:space="preserve">i.S.v. </w:t>
      </w:r>
      <w:r w:rsidR="005C1A74">
        <w:t>§ 13 RettG NRW i. V. m. § 2 Abs. 2 RettG NRW</w:t>
      </w:r>
      <w:r w:rsidR="002F5107">
        <w:t xml:space="preserve"> </w:t>
      </w:r>
      <w:r>
        <w:t>und umfasst darüber hinaus den</w:t>
      </w:r>
      <w:r w:rsidR="002F5107">
        <w:t xml:space="preserve"> Betrieb einer </w:t>
      </w:r>
      <w:r w:rsidR="00C56C02">
        <w:t>R</w:t>
      </w:r>
      <w:r w:rsidR="002F5107">
        <w:t>ettungswache</w:t>
      </w:r>
      <w:r>
        <w:t xml:space="preserve">. </w:t>
      </w:r>
      <w:r w:rsidRPr="00947447">
        <w:t xml:space="preserve">Die Referenz </w:t>
      </w:r>
      <w:r>
        <w:t>weist</w:t>
      </w:r>
      <w:r w:rsidRPr="00947447">
        <w:t xml:space="preserve"> eine ununterbrochene Laufzeit von mindestens fünf Jahren </w:t>
      </w:r>
      <w:r>
        <w:t>auf</w:t>
      </w:r>
      <w:r w:rsidRPr="00947447">
        <w:t xml:space="preserve">; das Ende der Laufzeit </w:t>
      </w:r>
      <w:r>
        <w:t>liegt</w:t>
      </w:r>
      <w:r w:rsidRPr="00947447">
        <w:t xml:space="preserve"> im Zeitpunkt der Einreichung des Teilnahmeantrags nicht lä</w:t>
      </w:r>
      <w:r>
        <w:t>nger als drei Jahre zurück</w:t>
      </w:r>
      <w:r w:rsidRPr="00947447">
        <w:t>.</w:t>
      </w:r>
      <w:r w:rsidR="005C1A74">
        <w:t>:</w:t>
      </w:r>
    </w:p>
    <w:tbl>
      <w:tblPr>
        <w:tblStyle w:val="Tabellenraster"/>
        <w:tblW w:w="0" w:type="auto"/>
        <w:tblLook w:val="04A0" w:firstRow="1" w:lastRow="0" w:firstColumn="1" w:lastColumn="0" w:noHBand="0" w:noVBand="1"/>
      </w:tblPr>
      <w:tblGrid>
        <w:gridCol w:w="1880"/>
        <w:gridCol w:w="1932"/>
        <w:gridCol w:w="1904"/>
        <w:gridCol w:w="1880"/>
        <w:gridCol w:w="1749"/>
      </w:tblGrid>
      <w:tr w:rsidR="00C56C02" w:rsidRPr="00423B48" w14:paraId="2962E00A" w14:textId="5E5A0334" w:rsidTr="00C56C02">
        <w:tc>
          <w:tcPr>
            <w:tcW w:w="1880" w:type="dxa"/>
            <w:shd w:val="clear" w:color="auto" w:fill="BFBFBF" w:themeFill="background1" w:themeFillShade="BF"/>
          </w:tcPr>
          <w:p w14:paraId="03A0F0F4" w14:textId="77777777" w:rsidR="00C56C02" w:rsidRPr="00423B48" w:rsidRDefault="00C56C02" w:rsidP="00423B48">
            <w:r w:rsidRPr="00423B48">
              <w:t>Auftraggeber</w:t>
            </w:r>
          </w:p>
        </w:tc>
        <w:tc>
          <w:tcPr>
            <w:tcW w:w="1932" w:type="dxa"/>
            <w:shd w:val="clear" w:color="auto" w:fill="BFBFBF" w:themeFill="background1" w:themeFillShade="BF"/>
          </w:tcPr>
          <w:p w14:paraId="504885CC" w14:textId="77777777" w:rsidR="00C56C02" w:rsidRPr="00423B48" w:rsidRDefault="00C56C02" w:rsidP="00423B48">
            <w:r w:rsidRPr="00423B48">
              <w:t>Ansprechpartner und Kontaktdaten (Tel</w:t>
            </w:r>
            <w:r>
              <w:t>efonnummer</w:t>
            </w:r>
            <w:r w:rsidRPr="00423B48">
              <w:t xml:space="preserve"> / E-Mail)</w:t>
            </w:r>
          </w:p>
        </w:tc>
        <w:tc>
          <w:tcPr>
            <w:tcW w:w="1904" w:type="dxa"/>
            <w:shd w:val="clear" w:color="auto" w:fill="BFBFBF" w:themeFill="background1" w:themeFillShade="BF"/>
          </w:tcPr>
          <w:p w14:paraId="0941D60E" w14:textId="77777777" w:rsidR="00C56C02" w:rsidRPr="00423B48" w:rsidRDefault="00C56C02" w:rsidP="00423B48">
            <w:r w:rsidRPr="00423B48">
              <w:t>Ausführungszeitraum</w:t>
            </w:r>
          </w:p>
        </w:tc>
        <w:tc>
          <w:tcPr>
            <w:tcW w:w="1880" w:type="dxa"/>
            <w:shd w:val="clear" w:color="auto" w:fill="BFBFBF" w:themeFill="background1" w:themeFillShade="BF"/>
          </w:tcPr>
          <w:p w14:paraId="3DBD7CA0" w14:textId="306AB8B3" w:rsidR="00C56C02" w:rsidRPr="00423B48" w:rsidRDefault="00C56C02" w:rsidP="00423B48">
            <w:r w:rsidRPr="00423B48">
              <w:t>Vorhalteumfang</w:t>
            </w:r>
          </w:p>
        </w:tc>
        <w:tc>
          <w:tcPr>
            <w:tcW w:w="1749" w:type="dxa"/>
            <w:shd w:val="clear" w:color="auto" w:fill="BFBFBF" w:themeFill="background1" w:themeFillShade="BF"/>
          </w:tcPr>
          <w:p w14:paraId="3E39C924" w14:textId="5573F3B4" w:rsidR="00C56C02" w:rsidRPr="00423B48" w:rsidRDefault="00C56C02" w:rsidP="00423B48">
            <w:r>
              <w:t>Anzahl der Einsätze</w:t>
            </w:r>
          </w:p>
        </w:tc>
      </w:tr>
      <w:tr w:rsidR="00C56C02" w:rsidRPr="00423B48" w14:paraId="541924C1" w14:textId="49E64F75" w:rsidTr="00C56C02">
        <w:tc>
          <w:tcPr>
            <w:tcW w:w="1880" w:type="dxa"/>
          </w:tcPr>
          <w:sdt>
            <w:sdtPr>
              <w:rPr>
                <w:color w:val="0070C0"/>
              </w:rPr>
              <w:id w:val="1810202241"/>
              <w:placeholder>
                <w:docPart w:val="385E2E64C29044FBA40405C6593B475F"/>
              </w:placeholder>
              <w:text/>
            </w:sdtPr>
            <w:sdtContent>
              <w:p w14:paraId="5139B846" w14:textId="77777777" w:rsidR="00C56C02" w:rsidRDefault="00C56C02" w:rsidP="00C56C02">
                <w:pPr>
                  <w:jc w:val="left"/>
                  <w:rPr>
                    <w:color w:val="0070C0"/>
                  </w:rPr>
                </w:pPr>
                <w:r>
                  <w:rPr>
                    <w:color w:val="0070C0"/>
                  </w:rPr>
                  <w:t>Bitte mindestens eine Referenz eintragen</w:t>
                </w:r>
              </w:p>
            </w:sdtContent>
          </w:sdt>
          <w:p w14:paraId="2E5F2AB3" w14:textId="77777777" w:rsidR="00C56C02" w:rsidRPr="00423B48" w:rsidRDefault="00C56C02" w:rsidP="00C56C02"/>
        </w:tc>
        <w:tc>
          <w:tcPr>
            <w:tcW w:w="1932" w:type="dxa"/>
          </w:tcPr>
          <w:sdt>
            <w:sdtPr>
              <w:rPr>
                <w:color w:val="0070C0"/>
              </w:rPr>
              <w:id w:val="125740966"/>
              <w:placeholder>
                <w:docPart w:val="EED5AC7635584F77BE312454D1C160E4"/>
              </w:placeholder>
              <w:text/>
            </w:sdtPr>
            <w:sdtContent>
              <w:p w14:paraId="13F5E3A1" w14:textId="77777777" w:rsidR="00C56C02" w:rsidRDefault="00C56C02" w:rsidP="00C56C02">
                <w:pPr>
                  <w:jc w:val="left"/>
                  <w:rPr>
                    <w:color w:val="0070C0"/>
                  </w:rPr>
                </w:pPr>
                <w:r>
                  <w:rPr>
                    <w:color w:val="0070C0"/>
                  </w:rPr>
                  <w:t>Bitte mindestens eine Referenz eintragen</w:t>
                </w:r>
              </w:p>
            </w:sdtContent>
          </w:sdt>
          <w:p w14:paraId="5B2A5FB8" w14:textId="77777777" w:rsidR="00C56C02" w:rsidRPr="00423B48" w:rsidRDefault="00C56C02" w:rsidP="00C56C02"/>
        </w:tc>
        <w:tc>
          <w:tcPr>
            <w:tcW w:w="1904" w:type="dxa"/>
          </w:tcPr>
          <w:sdt>
            <w:sdtPr>
              <w:rPr>
                <w:color w:val="0070C0"/>
              </w:rPr>
              <w:id w:val="-2125073434"/>
              <w:placeholder>
                <w:docPart w:val="9B344B7383E9413AA0E4E23AF5C7A48A"/>
              </w:placeholder>
              <w:text/>
            </w:sdtPr>
            <w:sdtContent>
              <w:p w14:paraId="03A6F395" w14:textId="77777777" w:rsidR="00C56C02" w:rsidRDefault="00C56C02" w:rsidP="00C56C02">
                <w:pPr>
                  <w:jc w:val="left"/>
                  <w:rPr>
                    <w:color w:val="0070C0"/>
                  </w:rPr>
                </w:pPr>
                <w:r>
                  <w:rPr>
                    <w:color w:val="0070C0"/>
                  </w:rPr>
                  <w:t>Bitte mindestens eine Referenz eintragen</w:t>
                </w:r>
              </w:p>
            </w:sdtContent>
          </w:sdt>
          <w:p w14:paraId="36DB5786" w14:textId="77777777" w:rsidR="00C56C02" w:rsidRPr="00423B48" w:rsidRDefault="00C56C02" w:rsidP="00C56C02"/>
        </w:tc>
        <w:tc>
          <w:tcPr>
            <w:tcW w:w="1880" w:type="dxa"/>
          </w:tcPr>
          <w:sdt>
            <w:sdtPr>
              <w:rPr>
                <w:color w:val="0070C0"/>
              </w:rPr>
              <w:id w:val="-769397445"/>
              <w:placeholder>
                <w:docPart w:val="16CA278E3CA442E2A7058D38B2B376C2"/>
              </w:placeholder>
              <w:text/>
            </w:sdtPr>
            <w:sdtContent>
              <w:p w14:paraId="17B97298" w14:textId="77777777" w:rsidR="00C56C02" w:rsidRDefault="00C56C02" w:rsidP="00C56C02">
                <w:pPr>
                  <w:jc w:val="left"/>
                  <w:rPr>
                    <w:color w:val="0070C0"/>
                  </w:rPr>
                </w:pPr>
                <w:r>
                  <w:rPr>
                    <w:color w:val="0070C0"/>
                  </w:rPr>
                  <w:t>Bitte mindestens eine Referenz eintragen</w:t>
                </w:r>
              </w:p>
            </w:sdtContent>
          </w:sdt>
          <w:p w14:paraId="406DEC90" w14:textId="77777777" w:rsidR="00C56C02" w:rsidRPr="00423B48" w:rsidRDefault="00C56C02" w:rsidP="00C56C02"/>
        </w:tc>
        <w:tc>
          <w:tcPr>
            <w:tcW w:w="1749" w:type="dxa"/>
          </w:tcPr>
          <w:sdt>
            <w:sdtPr>
              <w:rPr>
                <w:color w:val="0070C0"/>
              </w:rPr>
              <w:id w:val="656741080"/>
              <w:placeholder>
                <w:docPart w:val="6E5EACB981654B7F949269322F14A14C"/>
              </w:placeholder>
              <w:text/>
            </w:sdtPr>
            <w:sdtContent>
              <w:p w14:paraId="129D2568" w14:textId="77777777" w:rsidR="00C56C02" w:rsidRDefault="00C56C02" w:rsidP="00C56C02">
                <w:pPr>
                  <w:jc w:val="left"/>
                  <w:rPr>
                    <w:color w:val="0070C0"/>
                  </w:rPr>
                </w:pPr>
                <w:r>
                  <w:rPr>
                    <w:color w:val="0070C0"/>
                  </w:rPr>
                  <w:t>Bitte mindestens eine Referenz eintragen</w:t>
                </w:r>
              </w:p>
            </w:sdtContent>
          </w:sdt>
          <w:p w14:paraId="23830C21" w14:textId="77777777" w:rsidR="00C56C02" w:rsidRDefault="00C56C02" w:rsidP="00C56C02">
            <w:pPr>
              <w:jc w:val="left"/>
              <w:rPr>
                <w:color w:val="0070C0"/>
              </w:rPr>
            </w:pPr>
          </w:p>
        </w:tc>
      </w:tr>
      <w:tr w:rsidR="00C56C02" w:rsidRPr="00423B48" w14:paraId="358A8F7D" w14:textId="7575128B" w:rsidTr="00C56C02">
        <w:tc>
          <w:tcPr>
            <w:tcW w:w="1880" w:type="dxa"/>
          </w:tcPr>
          <w:sdt>
            <w:sdtPr>
              <w:rPr>
                <w:color w:val="0070C0"/>
              </w:rPr>
              <w:id w:val="-944773263"/>
              <w:placeholder>
                <w:docPart w:val="65530DABA45B4056B7138B9358887103"/>
              </w:placeholder>
              <w:text/>
            </w:sdtPr>
            <w:sdtContent>
              <w:p w14:paraId="63A3F526" w14:textId="77777777" w:rsidR="00C56C02" w:rsidRDefault="00C56C02" w:rsidP="00C56C02">
                <w:pPr>
                  <w:jc w:val="left"/>
                  <w:rPr>
                    <w:color w:val="0070C0"/>
                  </w:rPr>
                </w:pPr>
                <w:r>
                  <w:rPr>
                    <w:color w:val="0070C0"/>
                  </w:rPr>
                  <w:t>Nur ausfüllen, wenn weitere Referenzen angegeben werden sollen</w:t>
                </w:r>
              </w:p>
            </w:sdtContent>
          </w:sdt>
          <w:p w14:paraId="2400A85F" w14:textId="77777777" w:rsidR="00C56C02" w:rsidRPr="00423B48" w:rsidRDefault="00C56C02" w:rsidP="00C56C02"/>
        </w:tc>
        <w:tc>
          <w:tcPr>
            <w:tcW w:w="1932" w:type="dxa"/>
          </w:tcPr>
          <w:sdt>
            <w:sdtPr>
              <w:rPr>
                <w:color w:val="0070C0"/>
              </w:rPr>
              <w:id w:val="-371154147"/>
              <w:placeholder>
                <w:docPart w:val="91732A60EB96495DA20A47744519B0AC"/>
              </w:placeholder>
              <w:text/>
            </w:sdtPr>
            <w:sdtContent>
              <w:p w14:paraId="4847F7C3" w14:textId="77777777" w:rsidR="00C56C02" w:rsidRDefault="00C56C02" w:rsidP="00C56C02">
                <w:pPr>
                  <w:jc w:val="left"/>
                  <w:rPr>
                    <w:color w:val="0070C0"/>
                  </w:rPr>
                </w:pPr>
                <w:r>
                  <w:rPr>
                    <w:color w:val="0070C0"/>
                  </w:rPr>
                  <w:t>Nur ausfüllen, wenn weitere Referenzen angegeben werden sollen</w:t>
                </w:r>
              </w:p>
            </w:sdtContent>
          </w:sdt>
          <w:p w14:paraId="0BF8D6F9" w14:textId="77777777" w:rsidR="00C56C02" w:rsidRPr="00423B48" w:rsidRDefault="00C56C02" w:rsidP="00C56C02"/>
        </w:tc>
        <w:tc>
          <w:tcPr>
            <w:tcW w:w="1904" w:type="dxa"/>
          </w:tcPr>
          <w:sdt>
            <w:sdtPr>
              <w:rPr>
                <w:color w:val="0070C0"/>
              </w:rPr>
              <w:id w:val="-734163227"/>
              <w:placeholder>
                <w:docPart w:val="61811C8D08C9457B84BCF3E9D8CCD20B"/>
              </w:placeholder>
              <w:text/>
            </w:sdtPr>
            <w:sdtContent>
              <w:p w14:paraId="645BCDD8" w14:textId="77777777" w:rsidR="00C56C02" w:rsidRDefault="00C56C02" w:rsidP="00C56C02">
                <w:pPr>
                  <w:jc w:val="left"/>
                  <w:rPr>
                    <w:color w:val="0070C0"/>
                  </w:rPr>
                </w:pPr>
                <w:r>
                  <w:rPr>
                    <w:color w:val="0070C0"/>
                  </w:rPr>
                  <w:t>Nur ausfüllen, wenn weitere Referenzen angegeben werden sollen</w:t>
                </w:r>
              </w:p>
            </w:sdtContent>
          </w:sdt>
          <w:p w14:paraId="30F4CAEF" w14:textId="77777777" w:rsidR="00C56C02" w:rsidRPr="00423B48" w:rsidRDefault="00C56C02" w:rsidP="00C56C02"/>
        </w:tc>
        <w:tc>
          <w:tcPr>
            <w:tcW w:w="1880" w:type="dxa"/>
          </w:tcPr>
          <w:sdt>
            <w:sdtPr>
              <w:rPr>
                <w:color w:val="0070C0"/>
              </w:rPr>
              <w:id w:val="-1643418121"/>
              <w:placeholder>
                <w:docPart w:val="A82C8E0A60814C59BFCBD5CBF2053AE7"/>
              </w:placeholder>
              <w:text/>
            </w:sdtPr>
            <w:sdtContent>
              <w:p w14:paraId="3A1A0924" w14:textId="77777777" w:rsidR="00C56C02" w:rsidRDefault="00C56C02" w:rsidP="00C56C02">
                <w:pPr>
                  <w:jc w:val="left"/>
                  <w:rPr>
                    <w:color w:val="0070C0"/>
                  </w:rPr>
                </w:pPr>
                <w:r>
                  <w:rPr>
                    <w:color w:val="0070C0"/>
                  </w:rPr>
                  <w:t>Nur ausfüllen, wenn weitere Referenzen angegeben werden sollen</w:t>
                </w:r>
              </w:p>
            </w:sdtContent>
          </w:sdt>
          <w:p w14:paraId="13DD8D83" w14:textId="77777777" w:rsidR="00C56C02" w:rsidRPr="00423B48" w:rsidRDefault="00C56C02" w:rsidP="00C56C02"/>
        </w:tc>
        <w:tc>
          <w:tcPr>
            <w:tcW w:w="1749" w:type="dxa"/>
          </w:tcPr>
          <w:sdt>
            <w:sdtPr>
              <w:rPr>
                <w:color w:val="0070C0"/>
              </w:rPr>
              <w:id w:val="-1591607270"/>
              <w:placeholder>
                <w:docPart w:val="84A465181D5546DBA6CD038AA7C0DA02"/>
              </w:placeholder>
              <w:text/>
            </w:sdtPr>
            <w:sdtContent>
              <w:p w14:paraId="1F107A41" w14:textId="77777777" w:rsidR="00C56C02" w:rsidRDefault="00C56C02" w:rsidP="00C56C02">
                <w:pPr>
                  <w:jc w:val="left"/>
                  <w:rPr>
                    <w:color w:val="0070C0"/>
                  </w:rPr>
                </w:pPr>
                <w:r>
                  <w:rPr>
                    <w:color w:val="0070C0"/>
                  </w:rPr>
                  <w:t>Nur ausfüllen, wenn weitere Referenzen angegeben werden sollen</w:t>
                </w:r>
              </w:p>
            </w:sdtContent>
          </w:sdt>
          <w:p w14:paraId="2755666B" w14:textId="77777777" w:rsidR="00C56C02" w:rsidRDefault="00C56C02" w:rsidP="00C56C02">
            <w:pPr>
              <w:jc w:val="left"/>
              <w:rPr>
                <w:color w:val="0070C0"/>
              </w:rPr>
            </w:pPr>
          </w:p>
        </w:tc>
      </w:tr>
      <w:tr w:rsidR="00C56C02" w:rsidRPr="00423B48" w14:paraId="228091FA" w14:textId="1246DD88" w:rsidTr="00C56C02">
        <w:tc>
          <w:tcPr>
            <w:tcW w:w="1880" w:type="dxa"/>
          </w:tcPr>
          <w:sdt>
            <w:sdtPr>
              <w:rPr>
                <w:color w:val="0070C0"/>
              </w:rPr>
              <w:id w:val="1240136010"/>
              <w:placeholder>
                <w:docPart w:val="CDFEE7429ADD44D6B37D944082F4C105"/>
              </w:placeholder>
              <w:text/>
            </w:sdtPr>
            <w:sdtContent>
              <w:p w14:paraId="1FAF9165" w14:textId="77777777" w:rsidR="00C56C02" w:rsidRDefault="00C56C02" w:rsidP="00C56C02">
                <w:pPr>
                  <w:jc w:val="left"/>
                  <w:rPr>
                    <w:color w:val="0070C0"/>
                  </w:rPr>
                </w:pPr>
                <w:r>
                  <w:rPr>
                    <w:color w:val="0070C0"/>
                  </w:rPr>
                  <w:t>Nur ausfüllen, wenn weitere Referenzen angegeben werden sollen</w:t>
                </w:r>
              </w:p>
            </w:sdtContent>
          </w:sdt>
          <w:p w14:paraId="2D698125" w14:textId="77777777" w:rsidR="00C56C02" w:rsidRPr="00423B48" w:rsidRDefault="00C56C02" w:rsidP="00C56C02"/>
        </w:tc>
        <w:tc>
          <w:tcPr>
            <w:tcW w:w="1932" w:type="dxa"/>
          </w:tcPr>
          <w:sdt>
            <w:sdtPr>
              <w:rPr>
                <w:color w:val="0070C0"/>
              </w:rPr>
              <w:id w:val="-1550760703"/>
              <w:placeholder>
                <w:docPart w:val="95DCB3D6EF1346D99DD6F44E99527F54"/>
              </w:placeholder>
              <w:text/>
            </w:sdtPr>
            <w:sdtContent>
              <w:p w14:paraId="438C3DC9" w14:textId="77777777" w:rsidR="00C56C02" w:rsidRDefault="00C56C02" w:rsidP="00C56C02">
                <w:pPr>
                  <w:jc w:val="left"/>
                  <w:rPr>
                    <w:color w:val="0070C0"/>
                  </w:rPr>
                </w:pPr>
                <w:r>
                  <w:rPr>
                    <w:color w:val="0070C0"/>
                  </w:rPr>
                  <w:t>Nur ausfüllen, wenn weitere Referenzen angegeben werden sollen</w:t>
                </w:r>
              </w:p>
            </w:sdtContent>
          </w:sdt>
          <w:p w14:paraId="762B1D96" w14:textId="77777777" w:rsidR="00C56C02" w:rsidRPr="00423B48" w:rsidRDefault="00C56C02" w:rsidP="00C56C02"/>
        </w:tc>
        <w:tc>
          <w:tcPr>
            <w:tcW w:w="1904" w:type="dxa"/>
          </w:tcPr>
          <w:sdt>
            <w:sdtPr>
              <w:rPr>
                <w:color w:val="0070C0"/>
              </w:rPr>
              <w:id w:val="-1535572674"/>
              <w:placeholder>
                <w:docPart w:val="046EFB86C4114106ACDA2AFD6EB7C793"/>
              </w:placeholder>
              <w:text/>
            </w:sdtPr>
            <w:sdtContent>
              <w:p w14:paraId="6F1AEDF6" w14:textId="77777777" w:rsidR="00C56C02" w:rsidRDefault="00C56C02" w:rsidP="00C56C02">
                <w:pPr>
                  <w:jc w:val="left"/>
                  <w:rPr>
                    <w:color w:val="0070C0"/>
                  </w:rPr>
                </w:pPr>
                <w:r>
                  <w:rPr>
                    <w:color w:val="0070C0"/>
                  </w:rPr>
                  <w:t>Nur ausfüllen, wenn weitere Referenzen angegeben werden sollen</w:t>
                </w:r>
              </w:p>
            </w:sdtContent>
          </w:sdt>
          <w:p w14:paraId="7727FAEA" w14:textId="77777777" w:rsidR="00C56C02" w:rsidRPr="00423B48" w:rsidRDefault="00C56C02" w:rsidP="00C56C02"/>
        </w:tc>
        <w:tc>
          <w:tcPr>
            <w:tcW w:w="1880" w:type="dxa"/>
          </w:tcPr>
          <w:sdt>
            <w:sdtPr>
              <w:rPr>
                <w:color w:val="0070C0"/>
              </w:rPr>
              <w:id w:val="229513070"/>
              <w:placeholder>
                <w:docPart w:val="C64645FB4BA94D7AB450E7F3093CB6B4"/>
              </w:placeholder>
              <w:text/>
            </w:sdtPr>
            <w:sdtContent>
              <w:p w14:paraId="53D1C949" w14:textId="77777777" w:rsidR="00C56C02" w:rsidRDefault="00C56C02" w:rsidP="00C56C02">
                <w:pPr>
                  <w:jc w:val="left"/>
                  <w:rPr>
                    <w:color w:val="0070C0"/>
                  </w:rPr>
                </w:pPr>
                <w:r>
                  <w:rPr>
                    <w:color w:val="0070C0"/>
                  </w:rPr>
                  <w:t>Nur ausfüllen, wenn weitere Referenzen angegeben werden sollen</w:t>
                </w:r>
              </w:p>
            </w:sdtContent>
          </w:sdt>
          <w:p w14:paraId="3223CD1D" w14:textId="77777777" w:rsidR="00C56C02" w:rsidRPr="00423B48" w:rsidRDefault="00C56C02" w:rsidP="00C56C02"/>
        </w:tc>
        <w:tc>
          <w:tcPr>
            <w:tcW w:w="1749" w:type="dxa"/>
          </w:tcPr>
          <w:sdt>
            <w:sdtPr>
              <w:rPr>
                <w:color w:val="0070C0"/>
              </w:rPr>
              <w:id w:val="-2021851138"/>
              <w:placeholder>
                <w:docPart w:val="17A8AC918CF340D4AC7383E2A50FE260"/>
              </w:placeholder>
              <w:text/>
            </w:sdtPr>
            <w:sdtContent>
              <w:p w14:paraId="08512C82" w14:textId="77777777" w:rsidR="00C56C02" w:rsidRDefault="00C56C02" w:rsidP="00C56C02">
                <w:pPr>
                  <w:jc w:val="left"/>
                  <w:rPr>
                    <w:color w:val="0070C0"/>
                  </w:rPr>
                </w:pPr>
                <w:r>
                  <w:rPr>
                    <w:color w:val="0070C0"/>
                  </w:rPr>
                  <w:t>Nur ausfüllen, wenn weitere Referenzen angegeben werden sollen</w:t>
                </w:r>
              </w:p>
            </w:sdtContent>
          </w:sdt>
          <w:p w14:paraId="43AD68E6" w14:textId="77777777" w:rsidR="00C56C02" w:rsidRDefault="00C56C02" w:rsidP="00C56C02">
            <w:pPr>
              <w:jc w:val="left"/>
              <w:rPr>
                <w:color w:val="0070C0"/>
              </w:rPr>
            </w:pPr>
          </w:p>
        </w:tc>
      </w:tr>
    </w:tbl>
    <w:p w14:paraId="7DFCA06C" w14:textId="347549C4" w:rsidR="005959D6" w:rsidRDefault="005C1A74" w:rsidP="005C1A74">
      <w:r w:rsidRPr="00A7241C">
        <w:rPr>
          <w:b/>
        </w:rPr>
        <w:lastRenderedPageBreak/>
        <w:t>*) Hinweis</w:t>
      </w:r>
      <w:r>
        <w:t xml:space="preserve">: </w:t>
      </w:r>
      <w:r w:rsidRPr="005C1A74">
        <w:t xml:space="preserve">Es steht </w:t>
      </w:r>
      <w:r>
        <w:t>allen</w:t>
      </w:r>
      <w:r w:rsidRPr="005C1A74">
        <w:t xml:space="preserve"> </w:t>
      </w:r>
      <w:r>
        <w:t>Bewerbern</w:t>
      </w:r>
      <w:r w:rsidRPr="005C1A74">
        <w:t xml:space="preserve"> frei, wie viele Referenzen sie mit ihrem </w:t>
      </w:r>
      <w:r>
        <w:t>Teilnahmeantrag</w:t>
      </w:r>
      <w:r w:rsidRPr="005C1A74">
        <w:t xml:space="preserve"> angeben. </w:t>
      </w:r>
      <w:r>
        <w:t>Erfüllt</w:t>
      </w:r>
      <w:r w:rsidRPr="005C1A74">
        <w:t xml:space="preserve"> eine Referenz alle Mindestanforderungen, führen die darüber hinaus angegebenen Referenzen zu keinem Mehr an Eignung und bleiben insoweit unb</w:t>
      </w:r>
      <w:r w:rsidR="00C917B6">
        <w:t>erücksichtigt.</w:t>
      </w:r>
      <w:r w:rsidR="005959D6">
        <w:t xml:space="preserve"> Die Auftraggeberin beabsichtigt, die benannten Referenzaufträge beim Referenzgeber zu überprüfen.</w:t>
      </w:r>
    </w:p>
    <w:p w14:paraId="741F031B" w14:textId="77777777" w:rsidR="00C56C02" w:rsidRDefault="00C56C02" w:rsidP="005C1A74"/>
    <w:p w14:paraId="20C2C251" w14:textId="77777777" w:rsidR="00F5285F" w:rsidRDefault="00F5285F" w:rsidP="00A7241C">
      <w:pPr>
        <w:jc w:val="left"/>
      </w:pPr>
      <w:r>
        <w:t>Es handelt sich bei</w:t>
      </w:r>
      <w:r w:rsidR="00A94CB8">
        <w:t xml:space="preserve"> der</w:t>
      </w:r>
      <w:r>
        <w:t xml:space="preserve">/den vorstehenden Referenz/en um: </w:t>
      </w:r>
      <w:r>
        <w:br/>
        <w:t xml:space="preserve">[Bitte </w:t>
      </w:r>
      <w:r w:rsidR="00A94CB8">
        <w:t>unbedingt</w:t>
      </w:r>
      <w:r>
        <w:t xml:space="preserve"> ankreuzen]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3305"/>
        <w:gridCol w:w="5624"/>
      </w:tblGrid>
      <w:tr w:rsidR="00F5285F" w:rsidRPr="00F5285F" w14:paraId="22075043" w14:textId="77777777" w:rsidTr="00A7241C">
        <w:tc>
          <w:tcPr>
            <w:tcW w:w="167" w:type="pct"/>
            <w:shd w:val="clear" w:color="auto" w:fill="auto"/>
          </w:tcPr>
          <w:p w14:paraId="6AA55FBC" w14:textId="77777777" w:rsidR="00F5285F" w:rsidRPr="00F5285F" w:rsidRDefault="00000000" w:rsidP="00F5285F">
            <w:pPr>
              <w:rPr>
                <w:lang w:eastAsia="en-GB"/>
              </w:rPr>
            </w:pPr>
            <w:sdt>
              <w:sdtPr>
                <w:rPr>
                  <w:color w:val="0070C0"/>
                  <w:lang w:eastAsia="en-GB"/>
                </w:rPr>
                <w:id w:val="140771053"/>
                <w14:checkbox>
                  <w14:checked w14:val="0"/>
                  <w14:checkedState w14:val="2612" w14:font="MS Gothic"/>
                  <w14:uncheckedState w14:val="2610" w14:font="MS Gothic"/>
                </w14:checkbox>
              </w:sdtPr>
              <w:sdtContent>
                <w:r w:rsidR="00F5285F" w:rsidRPr="00F5285F">
                  <w:rPr>
                    <w:rFonts w:eastAsia="MS Gothic" w:hint="eastAsia"/>
                    <w:color w:val="0070C0"/>
                    <w:lang w:eastAsia="en-GB"/>
                  </w:rPr>
                  <w:t>☐</w:t>
                </w:r>
              </w:sdtContent>
            </w:sdt>
          </w:p>
        </w:tc>
        <w:tc>
          <w:tcPr>
            <w:tcW w:w="1796" w:type="pct"/>
            <w:shd w:val="clear" w:color="auto" w:fill="C0C0C0"/>
          </w:tcPr>
          <w:p w14:paraId="6556A5FB" w14:textId="77777777" w:rsidR="00F5285F" w:rsidRPr="00F5285F" w:rsidRDefault="00F5285F">
            <w:pPr>
              <w:rPr>
                <w:lang w:eastAsia="en-GB"/>
              </w:rPr>
            </w:pPr>
            <w:r w:rsidRPr="00F5285F">
              <w:rPr>
                <w:lang w:eastAsia="en-GB"/>
              </w:rPr>
              <w:t xml:space="preserve">Referenz/en des </w:t>
            </w:r>
            <w:r w:rsidR="00A7241C">
              <w:rPr>
                <w:lang w:eastAsia="en-GB"/>
              </w:rPr>
              <w:t>Bewerbers</w:t>
            </w:r>
          </w:p>
        </w:tc>
        <w:tc>
          <w:tcPr>
            <w:tcW w:w="3037" w:type="pct"/>
            <w:shd w:val="clear" w:color="auto" w:fill="BFBFBF"/>
          </w:tcPr>
          <w:p w14:paraId="482A8399" w14:textId="77777777" w:rsidR="00F5285F" w:rsidRPr="00F5285F" w:rsidRDefault="00F5285F" w:rsidP="00F5285F">
            <w:pPr>
              <w:rPr>
                <w:lang w:eastAsia="en-GB"/>
              </w:rPr>
            </w:pPr>
            <w:r w:rsidRPr="00F5285F">
              <w:rPr>
                <w:lang w:eastAsia="en-GB"/>
              </w:rPr>
              <w:t xml:space="preserve"> </w:t>
            </w:r>
          </w:p>
        </w:tc>
      </w:tr>
      <w:tr w:rsidR="00F5285F" w:rsidRPr="00F5285F" w14:paraId="1E16D822" w14:textId="77777777" w:rsidTr="00A7241C">
        <w:tc>
          <w:tcPr>
            <w:tcW w:w="167" w:type="pct"/>
            <w:shd w:val="clear" w:color="auto" w:fill="auto"/>
          </w:tcPr>
          <w:p w14:paraId="0D9EDF5A" w14:textId="77777777" w:rsidR="00F5285F" w:rsidRPr="00F5285F" w:rsidRDefault="00000000" w:rsidP="00F5285F">
            <w:pPr>
              <w:rPr>
                <w:lang w:eastAsia="en-GB"/>
              </w:rPr>
            </w:pPr>
            <w:sdt>
              <w:sdtPr>
                <w:rPr>
                  <w:color w:val="0070C0"/>
                  <w:lang w:eastAsia="en-GB"/>
                </w:rPr>
                <w:id w:val="1844889138"/>
                <w14:checkbox>
                  <w14:checked w14:val="0"/>
                  <w14:checkedState w14:val="2612" w14:font="MS Gothic"/>
                  <w14:uncheckedState w14:val="2610" w14:font="MS Gothic"/>
                </w14:checkbox>
              </w:sdtPr>
              <w:sdtContent>
                <w:r w:rsidR="00F5285F" w:rsidRPr="00F5285F">
                  <w:rPr>
                    <w:rFonts w:eastAsia="MS Gothic" w:hint="eastAsia"/>
                    <w:color w:val="0070C0"/>
                    <w:lang w:eastAsia="en-GB"/>
                  </w:rPr>
                  <w:t>☐</w:t>
                </w:r>
              </w:sdtContent>
            </w:sdt>
          </w:p>
        </w:tc>
        <w:tc>
          <w:tcPr>
            <w:tcW w:w="1796" w:type="pct"/>
            <w:shd w:val="clear" w:color="auto" w:fill="C0C0C0"/>
          </w:tcPr>
          <w:p w14:paraId="22EB3E56" w14:textId="77777777" w:rsidR="00F5285F" w:rsidRPr="00F5285F" w:rsidRDefault="00F5285F" w:rsidP="00F5285F">
            <w:pPr>
              <w:rPr>
                <w:lang w:eastAsia="en-GB"/>
              </w:rPr>
            </w:pPr>
            <w:r w:rsidRPr="00F5285F">
              <w:rPr>
                <w:lang w:eastAsia="en-GB"/>
              </w:rPr>
              <w:t>Referenz/en eines anderen Unternehmens:</w:t>
            </w:r>
          </w:p>
        </w:tc>
        <w:tc>
          <w:tcPr>
            <w:tcW w:w="3037" w:type="pct"/>
            <w:shd w:val="clear" w:color="auto" w:fill="auto"/>
          </w:tcPr>
          <w:p w14:paraId="35C33D63" w14:textId="77777777" w:rsidR="00F5285F" w:rsidRPr="00F5285F" w:rsidRDefault="00F5285F">
            <w:pPr>
              <w:rPr>
                <w:lang w:eastAsia="en-GB"/>
              </w:rPr>
            </w:pPr>
            <w:r w:rsidRPr="00F5285F">
              <w:rPr>
                <w:lang w:eastAsia="en-GB"/>
              </w:rPr>
              <w:t xml:space="preserve"> </w:t>
            </w:r>
            <w:sdt>
              <w:sdtPr>
                <w:rPr>
                  <w:color w:val="2E74B5" w:themeColor="accent1" w:themeShade="BF"/>
                  <w:szCs w:val="24"/>
                </w:rPr>
                <w:id w:val="441887581"/>
                <w:placeholder>
                  <w:docPart w:val="23EA338F0FEC49E6B67ABF27156FFDA6"/>
                </w:placeholder>
              </w:sdtPr>
              <w:sdtContent>
                <w:r w:rsidR="00A94CB8">
                  <w:rPr>
                    <w:color w:val="2E74B5" w:themeColor="accent1" w:themeShade="BF"/>
                    <w:szCs w:val="24"/>
                  </w:rPr>
                  <w:t>Sofern zutreffend, b</w:t>
                </w:r>
                <w:r w:rsidRPr="00F5285F">
                  <w:rPr>
                    <w:color w:val="2E74B5" w:themeColor="accent1" w:themeShade="BF"/>
                    <w:szCs w:val="24"/>
                  </w:rPr>
                  <w:t xml:space="preserve">itte hier </w:t>
                </w:r>
                <w:r w:rsidR="00A94CB8">
                  <w:rPr>
                    <w:color w:val="2E74B5" w:themeColor="accent1" w:themeShade="BF"/>
                    <w:szCs w:val="24"/>
                  </w:rPr>
                  <w:t xml:space="preserve">die Firma </w:t>
                </w:r>
                <w:r w:rsidRPr="00F5285F">
                  <w:rPr>
                    <w:color w:val="2E74B5" w:themeColor="accent1" w:themeShade="BF"/>
                    <w:szCs w:val="24"/>
                  </w:rPr>
                  <w:t>eintragen.</w:t>
                </w:r>
              </w:sdtContent>
            </w:sdt>
          </w:p>
        </w:tc>
      </w:tr>
      <w:tr w:rsidR="00F5285F" w:rsidRPr="00F5285F" w14:paraId="774E9E8E" w14:textId="77777777" w:rsidTr="00A7241C">
        <w:tc>
          <w:tcPr>
            <w:tcW w:w="167" w:type="pct"/>
            <w:shd w:val="clear" w:color="auto" w:fill="auto"/>
          </w:tcPr>
          <w:p w14:paraId="6D6E49AB" w14:textId="77777777" w:rsidR="00F5285F" w:rsidRPr="00F5285F" w:rsidRDefault="00000000" w:rsidP="00F5285F">
            <w:pPr>
              <w:rPr>
                <w:lang w:eastAsia="en-GB"/>
              </w:rPr>
            </w:pPr>
            <w:sdt>
              <w:sdtPr>
                <w:rPr>
                  <w:color w:val="0070C0"/>
                  <w:lang w:eastAsia="en-GB"/>
                </w:rPr>
                <w:id w:val="755716066"/>
                <w14:checkbox>
                  <w14:checked w14:val="0"/>
                  <w14:checkedState w14:val="2612" w14:font="MS Gothic"/>
                  <w14:uncheckedState w14:val="2610" w14:font="MS Gothic"/>
                </w14:checkbox>
              </w:sdtPr>
              <w:sdtContent>
                <w:r w:rsidR="00F5285F" w:rsidRPr="00F5285F">
                  <w:rPr>
                    <w:rFonts w:eastAsia="MS Gothic" w:hint="eastAsia"/>
                    <w:color w:val="0070C0"/>
                    <w:lang w:eastAsia="en-GB"/>
                  </w:rPr>
                  <w:t>☐</w:t>
                </w:r>
              </w:sdtContent>
            </w:sdt>
          </w:p>
        </w:tc>
        <w:tc>
          <w:tcPr>
            <w:tcW w:w="1796" w:type="pct"/>
            <w:shd w:val="clear" w:color="auto" w:fill="C0C0C0"/>
          </w:tcPr>
          <w:p w14:paraId="3B0D239A" w14:textId="77777777" w:rsidR="00F5285F" w:rsidRPr="00F5285F" w:rsidRDefault="00F5285F" w:rsidP="00F5285F">
            <w:pPr>
              <w:rPr>
                <w:lang w:eastAsia="en-GB"/>
              </w:rPr>
            </w:pPr>
            <w:r w:rsidRPr="00F5285F">
              <w:rPr>
                <w:lang w:eastAsia="en-GB"/>
              </w:rPr>
              <w:t xml:space="preserve">Referenz/en eines Mitglieds einer Bietergemeinschaft: </w:t>
            </w:r>
          </w:p>
        </w:tc>
        <w:tc>
          <w:tcPr>
            <w:tcW w:w="3037" w:type="pct"/>
            <w:shd w:val="clear" w:color="auto" w:fill="auto"/>
          </w:tcPr>
          <w:p w14:paraId="021B95CE" w14:textId="77777777" w:rsidR="00F5285F" w:rsidRPr="00F5285F" w:rsidRDefault="00000000">
            <w:pPr>
              <w:rPr>
                <w:lang w:eastAsia="en-GB"/>
              </w:rPr>
            </w:pPr>
            <w:sdt>
              <w:sdtPr>
                <w:rPr>
                  <w:color w:val="2E74B5" w:themeColor="accent1" w:themeShade="BF"/>
                  <w:szCs w:val="24"/>
                </w:rPr>
                <w:id w:val="1954678221"/>
                <w:placeholder>
                  <w:docPart w:val="73D135A197A44F75AAB2481A79B6C4BB"/>
                </w:placeholder>
              </w:sdtPr>
              <w:sdtContent>
                <w:r w:rsidR="00A94CB8" w:rsidRPr="00A7241C">
                  <w:rPr>
                    <w:color w:val="0070C0"/>
                    <w:szCs w:val="24"/>
                  </w:rPr>
                  <w:t>Sofern zutreffend, b</w:t>
                </w:r>
                <w:r w:rsidR="00F5285F" w:rsidRPr="00A7241C">
                  <w:rPr>
                    <w:color w:val="0070C0"/>
                    <w:szCs w:val="24"/>
                  </w:rPr>
                  <w:t xml:space="preserve">itte hier </w:t>
                </w:r>
                <w:r w:rsidR="00A94CB8" w:rsidRPr="00A7241C">
                  <w:rPr>
                    <w:color w:val="0070C0"/>
                    <w:szCs w:val="24"/>
                  </w:rPr>
                  <w:t xml:space="preserve">die Firma </w:t>
                </w:r>
                <w:r w:rsidR="00F5285F" w:rsidRPr="00A7241C">
                  <w:rPr>
                    <w:color w:val="0070C0"/>
                    <w:szCs w:val="24"/>
                  </w:rPr>
                  <w:t>eintragen</w:t>
                </w:r>
                <w:r w:rsidR="00F5285F" w:rsidRPr="00F5285F">
                  <w:rPr>
                    <w:color w:val="2E74B5" w:themeColor="accent1" w:themeShade="BF"/>
                    <w:szCs w:val="24"/>
                  </w:rPr>
                  <w:t>.</w:t>
                </w:r>
              </w:sdtContent>
            </w:sdt>
          </w:p>
        </w:tc>
      </w:tr>
    </w:tbl>
    <w:p w14:paraId="1E259990" w14:textId="77777777" w:rsidR="00F5285F" w:rsidRDefault="00F5285F" w:rsidP="005C1A74"/>
    <w:bookmarkEnd w:id="14"/>
    <w:bookmarkEnd w:id="15"/>
    <w:bookmarkEnd w:id="16"/>
    <w:p w14:paraId="2F31F6F6" w14:textId="0F4AF4ED" w:rsidR="003438A5" w:rsidRDefault="003438A5" w:rsidP="00377571">
      <w:pPr>
        <w:pStyle w:val="berschrift1"/>
        <w:ind w:left="794" w:hanging="794"/>
      </w:pPr>
      <w:r>
        <w:t xml:space="preserve">Eigenerklärung </w:t>
      </w:r>
      <w:r w:rsidR="001D599E">
        <w:t>zur</w:t>
      </w:r>
      <w:r w:rsidR="00377571">
        <w:t xml:space="preserve"> </w:t>
      </w:r>
      <w:r>
        <w:t xml:space="preserve">Betriebshaftpflichtversicherung </w:t>
      </w:r>
    </w:p>
    <w:p w14:paraId="7FA66207" w14:textId="77777777" w:rsidR="001D599E" w:rsidRDefault="001D599E" w:rsidP="001D599E">
      <w:r>
        <w:t>Bitte Zutreffendes ankreuzen:</w:t>
      </w:r>
    </w:p>
    <w:tbl>
      <w:tblPr>
        <w:tblStyle w:val="Tabellenraster"/>
        <w:tblW w:w="0" w:type="auto"/>
        <w:tblLook w:val="04A0" w:firstRow="1" w:lastRow="0" w:firstColumn="1" w:lastColumn="0" w:noHBand="0" w:noVBand="1"/>
      </w:tblPr>
      <w:tblGrid>
        <w:gridCol w:w="704"/>
        <w:gridCol w:w="8641"/>
      </w:tblGrid>
      <w:tr w:rsidR="001D599E" w:rsidRPr="00105343" w14:paraId="5F826E47" w14:textId="77777777" w:rsidTr="007048E1">
        <w:tc>
          <w:tcPr>
            <w:tcW w:w="704" w:type="dxa"/>
          </w:tcPr>
          <w:sdt>
            <w:sdtPr>
              <w:rPr>
                <w:color w:val="0070C0"/>
              </w:rPr>
              <w:id w:val="-1760981196"/>
              <w14:checkbox>
                <w14:checked w14:val="0"/>
                <w14:checkedState w14:val="2612" w14:font="MS Gothic"/>
                <w14:uncheckedState w14:val="2610" w14:font="MS Gothic"/>
              </w14:checkbox>
            </w:sdtPr>
            <w:sdtContent>
              <w:p w14:paraId="2D0BB56F" w14:textId="77777777" w:rsidR="001D599E" w:rsidRPr="00105343" w:rsidRDefault="001D599E" w:rsidP="007048E1">
                <w:r w:rsidRPr="003E5A38">
                  <w:rPr>
                    <w:rFonts w:ascii="MS Gothic" w:eastAsia="MS Gothic" w:hAnsi="MS Gothic" w:hint="eastAsia"/>
                    <w:color w:val="0070C0"/>
                  </w:rPr>
                  <w:t>☐</w:t>
                </w:r>
              </w:p>
            </w:sdtContent>
          </w:sdt>
        </w:tc>
        <w:tc>
          <w:tcPr>
            <w:tcW w:w="8641" w:type="dxa"/>
          </w:tcPr>
          <w:p w14:paraId="353C25C9" w14:textId="77777777" w:rsidR="001D599E" w:rsidRPr="00105343" w:rsidRDefault="001D599E" w:rsidP="007048E1">
            <w:r w:rsidRPr="00105343">
              <w:t>Ich / wir verfügen über eine angemessene Betriebshaftpflichtversicherung für den konkreten Leistungsbe</w:t>
            </w:r>
            <w:r>
              <w:t>reich mit einer Mindestd</w:t>
            </w:r>
            <w:r w:rsidRPr="00105343">
              <w:t xml:space="preserve">eckungssumme </w:t>
            </w:r>
            <w:r>
              <w:t xml:space="preserve">i.H.v. </w:t>
            </w:r>
            <w:r w:rsidRPr="00A7241C">
              <w:t>EUR 5.000.000,00</w:t>
            </w:r>
            <w:r w:rsidRPr="00105343">
              <w:t xml:space="preserve"> </w:t>
            </w:r>
            <w:r>
              <w:t>pauschal</w:t>
            </w:r>
            <w:r w:rsidRPr="00105343">
              <w:t xml:space="preserve"> je Versicherungsfall</w:t>
            </w:r>
            <w:r>
              <w:t xml:space="preserve"> für</w:t>
            </w:r>
            <w:r w:rsidRPr="00105343">
              <w:t xml:space="preserve"> Personen</w:t>
            </w:r>
            <w:r>
              <w:t xml:space="preserve">- , </w:t>
            </w:r>
            <w:r w:rsidRPr="00105343">
              <w:t>Sach</w:t>
            </w:r>
            <w:r>
              <w:t>- und Vermögens</w:t>
            </w:r>
            <w:r w:rsidRPr="00105343">
              <w:t xml:space="preserve">schäden </w:t>
            </w:r>
            <w:r>
              <w:t>(2-fach maximiert).</w:t>
            </w:r>
          </w:p>
        </w:tc>
      </w:tr>
      <w:tr w:rsidR="001D599E" w:rsidRPr="00105343" w14:paraId="6957A8DC" w14:textId="77777777" w:rsidTr="007048E1">
        <w:tc>
          <w:tcPr>
            <w:tcW w:w="704" w:type="dxa"/>
          </w:tcPr>
          <w:sdt>
            <w:sdtPr>
              <w:rPr>
                <w:color w:val="0070C0"/>
              </w:rPr>
              <w:id w:val="1205905874"/>
              <w14:checkbox>
                <w14:checked w14:val="0"/>
                <w14:checkedState w14:val="2612" w14:font="MS Gothic"/>
                <w14:uncheckedState w14:val="2610" w14:font="MS Gothic"/>
              </w14:checkbox>
            </w:sdtPr>
            <w:sdtContent>
              <w:p w14:paraId="29CD86F7" w14:textId="77777777" w:rsidR="001D599E" w:rsidRPr="00105343" w:rsidRDefault="001D599E" w:rsidP="007048E1">
                <w:pPr>
                  <w:rPr>
                    <w:rFonts w:ascii="MS Gothic" w:eastAsia="MS Gothic" w:hAnsi="MS Gothic"/>
                    <w:color w:val="5B9BD5" w:themeColor="accent1"/>
                  </w:rPr>
                </w:pPr>
                <w:r w:rsidRPr="003E5A38">
                  <w:rPr>
                    <w:rFonts w:ascii="MS Gothic" w:eastAsia="MS Gothic" w:hAnsi="MS Gothic" w:hint="eastAsia"/>
                    <w:color w:val="0070C0"/>
                  </w:rPr>
                  <w:t>☐</w:t>
                </w:r>
              </w:p>
            </w:sdtContent>
          </w:sdt>
        </w:tc>
        <w:tc>
          <w:tcPr>
            <w:tcW w:w="8641" w:type="dxa"/>
          </w:tcPr>
          <w:p w14:paraId="4CBF7E28" w14:textId="0ACE4B06" w:rsidR="001D599E" w:rsidRPr="00105343" w:rsidRDefault="001D599E" w:rsidP="007048E1">
            <w:r>
              <w:t xml:space="preserve">Ich / wir verfügen über eine Betriebshaftpflichtversicherung, deren Deckungssumme im Falle der Beauftragung vor Leistungsbeginn mindestens auf den geforderten Umfang </w:t>
            </w:r>
            <w:r w:rsidRPr="00744C96">
              <w:t>(</w:t>
            </w:r>
            <w:r w:rsidRPr="00A7241C">
              <w:t>i.H.v. EUR 5.000.000,00</w:t>
            </w:r>
            <w:r w:rsidRPr="00744C96">
              <w:t xml:space="preserve"> pauscha</w:t>
            </w:r>
            <w:r w:rsidRPr="003E5A38">
              <w:t>l je Versicherungsfall für Personen- , Sach</w:t>
            </w:r>
            <w:r>
              <w:t>pauschale</w:t>
            </w:r>
            <w:r w:rsidRPr="003E5A38">
              <w:t>- un</w:t>
            </w:r>
            <w:r>
              <w:t>d Vermögensschäden (2-fach maxi</w:t>
            </w:r>
            <w:r w:rsidRPr="003E5A38">
              <w:t>miert)</w:t>
            </w:r>
            <w:r>
              <w:t>) angepasst wird.</w:t>
            </w:r>
          </w:p>
        </w:tc>
      </w:tr>
    </w:tbl>
    <w:p w14:paraId="62F5E213" w14:textId="7F80139D" w:rsidR="001D599E" w:rsidRDefault="001D599E" w:rsidP="001D599E">
      <w:r>
        <w:t>Auf Anforderung der Auftraggeberin lege ich/legen wir einen Fremdnachweis des Versicherers oder Versicherungsmaklers vor</w:t>
      </w:r>
      <w:r w:rsidRPr="00105343">
        <w:t>.</w:t>
      </w:r>
    </w:p>
    <w:p w14:paraId="6F7D7787" w14:textId="77777777" w:rsidR="001D599E" w:rsidRDefault="001D599E" w:rsidP="001D599E"/>
    <w:p w14:paraId="7CE8BF39" w14:textId="77777777" w:rsidR="0029236D" w:rsidRDefault="0029236D" w:rsidP="001D599E"/>
    <w:p w14:paraId="462A8343" w14:textId="77777777" w:rsidR="0029236D" w:rsidRDefault="0029236D" w:rsidP="001D599E"/>
    <w:p w14:paraId="331C2254" w14:textId="77777777" w:rsidR="0029236D" w:rsidRDefault="0029236D" w:rsidP="001D599E"/>
    <w:p w14:paraId="299652AB" w14:textId="77777777" w:rsidR="0029236D" w:rsidRPr="00105343" w:rsidRDefault="0029236D" w:rsidP="001D599E"/>
    <w:p w14:paraId="2044D65F" w14:textId="621DE047" w:rsidR="0013138D" w:rsidRPr="00591C5A" w:rsidRDefault="00997445" w:rsidP="00992261">
      <w:pPr>
        <w:pStyle w:val="berschrift1"/>
        <w:ind w:left="794" w:hanging="794"/>
      </w:pPr>
      <w:r>
        <w:lastRenderedPageBreak/>
        <w:t xml:space="preserve">Sonstige </w:t>
      </w:r>
      <w:r w:rsidR="00992261">
        <w:t>Erklärung</w:t>
      </w:r>
      <w:r>
        <w:t>en</w:t>
      </w:r>
    </w:p>
    <w:p w14:paraId="0BE0AD2B" w14:textId="77777777" w:rsidR="0013138D" w:rsidRPr="00992261" w:rsidRDefault="0013138D" w:rsidP="00992261">
      <w:pPr>
        <w:pStyle w:val="berschrift2"/>
        <w:rPr>
          <w:b w:val="0"/>
        </w:rPr>
      </w:pPr>
      <w:r w:rsidRPr="00992261">
        <w:rPr>
          <w:b w:val="0"/>
        </w:rPr>
        <w:t xml:space="preserve">Ich bin mir/wir sind uns bewusst, dass eine wissentlich falsche Erklärung im </w:t>
      </w:r>
      <w:r w:rsidR="00992261" w:rsidRPr="00992261">
        <w:rPr>
          <w:b w:val="0"/>
        </w:rPr>
        <w:t>Teilnahmeantrag</w:t>
      </w:r>
      <w:r w:rsidRPr="00992261">
        <w:rPr>
          <w:b w:val="0"/>
        </w:rPr>
        <w:t xml:space="preserve"> meinen/unseren Ausschluss von weiteren Auftragserteilungen zur Folge haben kann.</w:t>
      </w:r>
    </w:p>
    <w:p w14:paraId="45600182" w14:textId="77777777" w:rsidR="0013138D" w:rsidRPr="00DC0192" w:rsidRDefault="00992261" w:rsidP="00992261">
      <w:pPr>
        <w:pStyle w:val="berschrift2"/>
        <w:rPr>
          <w:b w:val="0"/>
        </w:rPr>
      </w:pPr>
      <w:r>
        <w:rPr>
          <w:b w:val="0"/>
        </w:rPr>
        <w:t>Diese E</w:t>
      </w:r>
      <w:r w:rsidR="0013138D" w:rsidRPr="00DC0192">
        <w:rPr>
          <w:b w:val="0"/>
        </w:rPr>
        <w:t xml:space="preserve">rklärung gilt für alle Bestandteile des </w:t>
      </w:r>
      <w:r>
        <w:rPr>
          <w:b w:val="0"/>
        </w:rPr>
        <w:t xml:space="preserve">Teilnahmeantrags, </w:t>
      </w:r>
      <w:r w:rsidR="0013138D" w:rsidRPr="00DC0192">
        <w:rPr>
          <w:b w:val="0"/>
        </w:rPr>
        <w:t xml:space="preserve">es sei denn auf der einzureichenden Anlage ist eine gesonderte Unterzeichnung ausdrücklich gefordert. </w:t>
      </w:r>
      <w:bookmarkStart w:id="17" w:name="Absender1NameUnten"/>
      <w:bookmarkEnd w:id="10"/>
      <w:bookmarkEnd w:id="17"/>
    </w:p>
    <w:p w14:paraId="0F26A0DF" w14:textId="77777777" w:rsidR="0013138D" w:rsidRPr="00963028" w:rsidRDefault="0013138D" w:rsidP="006C1E91">
      <w:pPr>
        <w:pStyle w:val="berschrift1"/>
        <w:numPr>
          <w:ilvl w:val="0"/>
          <w:numId w:val="0"/>
        </w:numPr>
        <w:suppressLineNumbers/>
        <w:suppressAutoHyphens/>
        <w:spacing w:after="27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13138D" w:rsidRPr="0013138D" w14:paraId="3DCD8953" w14:textId="77777777" w:rsidTr="00CD1B59">
        <w:trPr>
          <w:trHeight w:val="842"/>
        </w:trPr>
        <w:tc>
          <w:tcPr>
            <w:tcW w:w="2500" w:type="pct"/>
            <w:tcBorders>
              <w:top w:val="single" w:sz="4" w:space="0" w:color="auto"/>
              <w:left w:val="single" w:sz="4" w:space="0" w:color="auto"/>
              <w:bottom w:val="single" w:sz="4" w:space="0" w:color="auto"/>
              <w:right w:val="single" w:sz="4" w:space="0" w:color="auto"/>
            </w:tcBorders>
            <w:shd w:val="clear" w:color="auto" w:fill="auto"/>
          </w:tcPr>
          <w:p w14:paraId="57F6557D" w14:textId="77777777" w:rsidR="0013138D" w:rsidRDefault="0013138D" w:rsidP="006C1E91">
            <w:r w:rsidRPr="00591C5A">
              <w:t>Ort/Datum</w:t>
            </w:r>
          </w:p>
          <w:p w14:paraId="203A8B62" w14:textId="77777777" w:rsidR="00B956CA" w:rsidRDefault="00B956CA" w:rsidP="006C1E91"/>
          <w:sdt>
            <w:sdtPr>
              <w:rPr>
                <w:color w:val="0070C0"/>
              </w:rPr>
              <w:id w:val="-972287890"/>
              <w:placeholder>
                <w:docPart w:val="79A578E100EC45EDADA5BA04BEC366AC"/>
              </w:placeholder>
              <w:showingPlcHdr/>
              <w:text/>
            </w:sdtPr>
            <w:sdtContent>
              <w:p w14:paraId="0101E275" w14:textId="77777777" w:rsidR="00B956CA" w:rsidRPr="008E6BF3" w:rsidRDefault="00C56997" w:rsidP="00B956CA">
                <w:pPr>
                  <w:jc w:val="left"/>
                  <w:rPr>
                    <w:color w:val="0070C0"/>
                  </w:rPr>
                </w:pPr>
                <w:r w:rsidRPr="008E6BF3">
                  <w:rPr>
                    <w:rStyle w:val="Platzhaltertext"/>
                    <w:color w:val="0070C0"/>
                  </w:rPr>
                  <w:t>Bitte ausfüllen</w:t>
                </w:r>
              </w:p>
            </w:sdtContent>
          </w:sdt>
          <w:p w14:paraId="40594A4B" w14:textId="77777777" w:rsidR="00B956CA" w:rsidRPr="00591C5A" w:rsidRDefault="00B956CA" w:rsidP="006C1E91"/>
        </w:tc>
        <w:tc>
          <w:tcPr>
            <w:tcW w:w="2500" w:type="pct"/>
            <w:tcBorders>
              <w:top w:val="single" w:sz="4" w:space="0" w:color="auto"/>
              <w:left w:val="single" w:sz="4" w:space="0" w:color="auto"/>
              <w:bottom w:val="single" w:sz="4" w:space="0" w:color="auto"/>
              <w:right w:val="single" w:sz="4" w:space="0" w:color="auto"/>
            </w:tcBorders>
            <w:shd w:val="clear" w:color="auto" w:fill="auto"/>
          </w:tcPr>
          <w:p w14:paraId="3C83E408" w14:textId="77777777" w:rsidR="008E6BF3" w:rsidRDefault="0013138D" w:rsidP="006C1E91">
            <w:r w:rsidRPr="008B5440">
              <w:t>Erklärung unter Bezeichnung des Erklärenden</w:t>
            </w:r>
            <w:r w:rsidR="008E6BF3">
              <w:t xml:space="preserve"> </w:t>
            </w:r>
            <w:r w:rsidR="004F4916">
              <w:t xml:space="preserve">/ </w:t>
            </w:r>
            <w:r w:rsidRPr="008B5440">
              <w:t>[</w:t>
            </w:r>
            <w:r w:rsidR="00992261">
              <w:t>Bewerber</w:t>
            </w:r>
            <w:r w:rsidRPr="008B5440">
              <w:t>]</w:t>
            </w:r>
          </w:p>
          <w:sdt>
            <w:sdtPr>
              <w:rPr>
                <w:color w:val="0070C0"/>
              </w:rPr>
              <w:id w:val="-335304376"/>
              <w:placeholder>
                <w:docPart w:val="07501658B3D64C9994B2C57C1B90A0F8"/>
              </w:placeholder>
              <w:showingPlcHdr/>
              <w:text/>
            </w:sdtPr>
            <w:sdtContent>
              <w:p w14:paraId="2ACFE278" w14:textId="77777777" w:rsidR="00B956CA" w:rsidRPr="008E6BF3" w:rsidRDefault="00B956CA" w:rsidP="00B956CA">
                <w:pPr>
                  <w:jc w:val="left"/>
                  <w:rPr>
                    <w:color w:val="0070C0"/>
                  </w:rPr>
                </w:pPr>
                <w:r w:rsidRPr="008E6BF3">
                  <w:rPr>
                    <w:rStyle w:val="Platzhaltertext"/>
                    <w:color w:val="0070C0"/>
                  </w:rPr>
                  <w:t>Bitte ausfüllen</w:t>
                </w:r>
              </w:p>
            </w:sdtContent>
          </w:sdt>
          <w:p w14:paraId="042FEE17" w14:textId="77777777" w:rsidR="0013138D" w:rsidRPr="00591C5A" w:rsidRDefault="0013138D" w:rsidP="006C1E91"/>
        </w:tc>
      </w:tr>
    </w:tbl>
    <w:p w14:paraId="111A0BFF" w14:textId="77777777" w:rsidR="00A62855" w:rsidRPr="0013138D" w:rsidRDefault="00A62855" w:rsidP="0013138D">
      <w:pPr>
        <w:rPr>
          <w:highlight w:val="yellow"/>
        </w:rPr>
      </w:pPr>
    </w:p>
    <w:p w14:paraId="2F4AFD1F" w14:textId="4A15173B" w:rsidR="00BA5DF1" w:rsidRPr="00696841" w:rsidRDefault="0013138D" w:rsidP="00FF27EE">
      <w:pPr>
        <w:pBdr>
          <w:top w:val="single" w:sz="18" w:space="1" w:color="auto"/>
          <w:left w:val="single" w:sz="18" w:space="4" w:color="auto"/>
          <w:bottom w:val="single" w:sz="18" w:space="1" w:color="auto"/>
          <w:right w:val="single" w:sz="18" w:space="4" w:color="auto"/>
        </w:pBdr>
      </w:pPr>
      <w:r w:rsidRPr="00591C5A">
        <w:rPr>
          <w:rStyle w:val="Fett"/>
        </w:rPr>
        <w:t xml:space="preserve">Die </w:t>
      </w:r>
      <w:r w:rsidR="00992261">
        <w:rPr>
          <w:rStyle w:val="Fett"/>
        </w:rPr>
        <w:t>Abgabe des Teilnahmeantrags</w:t>
      </w:r>
      <w:r w:rsidRPr="00591C5A">
        <w:rPr>
          <w:rStyle w:val="Fett"/>
        </w:rPr>
        <w:t xml:space="preserve"> in Textform </w:t>
      </w:r>
      <w:r w:rsidR="001017A3">
        <w:rPr>
          <w:rStyle w:val="Fett"/>
        </w:rPr>
        <w:t>(§ 126</w:t>
      </w:r>
      <w:r w:rsidRPr="00591C5A">
        <w:rPr>
          <w:rStyle w:val="Fett"/>
        </w:rPr>
        <w:t>b BGB) unter Angabe de</w:t>
      </w:r>
      <w:r w:rsidR="00212782">
        <w:rPr>
          <w:rStyle w:val="Fett"/>
        </w:rPr>
        <w:t>r Person des Erklärenden (</w:t>
      </w:r>
      <w:r w:rsidR="00992261">
        <w:rPr>
          <w:rStyle w:val="Fett"/>
        </w:rPr>
        <w:t>Bewerber</w:t>
      </w:r>
      <w:r w:rsidR="00212782">
        <w:rPr>
          <w:rStyle w:val="Fett"/>
        </w:rPr>
        <w:t>)</w:t>
      </w:r>
      <w:r w:rsidRPr="00591C5A">
        <w:rPr>
          <w:rStyle w:val="Fett"/>
        </w:rPr>
        <w:t xml:space="preserve"> reicht aus. Eine gesonderte Unterzeichnung dieses </w:t>
      </w:r>
      <w:r w:rsidR="00992261">
        <w:rPr>
          <w:rStyle w:val="Fett"/>
        </w:rPr>
        <w:t>Teilnahmeantrags</w:t>
      </w:r>
      <w:r w:rsidRPr="00591C5A">
        <w:rPr>
          <w:rStyle w:val="Fett"/>
        </w:rPr>
        <w:t xml:space="preserve"> und / oder eine elektronische Signatur ist nicht erforderlich.</w:t>
      </w:r>
      <w:r w:rsidR="00FF27EE">
        <w:rPr>
          <w:rStyle w:val="Fett"/>
        </w:rPr>
        <w:t xml:space="preserve"> </w:t>
      </w:r>
      <w:r w:rsidR="00864242">
        <w:rPr>
          <w:rStyle w:val="Fett"/>
        </w:rPr>
        <w:t>Siehe auch die Hinweise unter Ziffer 1</w:t>
      </w:r>
      <w:r w:rsidR="00AC0A0B">
        <w:rPr>
          <w:rStyle w:val="Fett"/>
        </w:rPr>
        <w:t>2</w:t>
      </w:r>
      <w:r w:rsidR="00864242">
        <w:rPr>
          <w:rStyle w:val="Fett"/>
        </w:rPr>
        <w:t>.4 des Dokuments Bewerbungsbedingungen.</w:t>
      </w:r>
    </w:p>
    <w:sectPr w:rsidR="00BA5DF1" w:rsidRPr="00696841" w:rsidSect="00696841">
      <w:headerReference w:type="even" r:id="rId8"/>
      <w:headerReference w:type="default" r:id="rId9"/>
      <w:footerReference w:type="even" r:id="rId10"/>
      <w:footerReference w:type="default" r:id="rId11"/>
      <w:headerReference w:type="first" r:id="rId12"/>
      <w:footerReference w:type="first" r:id="rId13"/>
      <w:pgSz w:w="11906" w:h="16838" w:code="9"/>
      <w:pgMar w:top="1417" w:right="1134" w:bottom="1417" w:left="1417" w:header="709" w:footer="709" w:gutter="0"/>
      <w:paperSrc w:first="2" w:other="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9779" w14:textId="77777777" w:rsidR="0030700B" w:rsidRDefault="0030700B" w:rsidP="008E765B">
      <w:r>
        <w:separator/>
      </w:r>
    </w:p>
  </w:endnote>
  <w:endnote w:type="continuationSeparator" w:id="0">
    <w:p w14:paraId="4AE45795" w14:textId="77777777" w:rsidR="0030700B" w:rsidRDefault="0030700B" w:rsidP="008E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F4420" w14:textId="77777777" w:rsidR="00326F57" w:rsidRDefault="00326F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FAD3B" w14:textId="5ADAAB38" w:rsidR="006C1E91" w:rsidRPr="00AC36AA" w:rsidRDefault="006C1E91">
    <w:pPr>
      <w:pStyle w:val="Fuzeile"/>
      <w:rPr>
        <w:sz w:val="14"/>
        <w:szCs w:val="14"/>
      </w:rPr>
    </w:pPr>
    <w:r w:rsidRPr="00AC36AA">
      <w:rPr>
        <w:rStyle w:val="Seitenzahl"/>
        <w:sz w:val="14"/>
        <w:szCs w:val="14"/>
      </w:rPr>
      <w:fldChar w:fldCharType="begin"/>
    </w:r>
    <w:r w:rsidRPr="00AC36AA">
      <w:rPr>
        <w:rStyle w:val="Seitenzahl"/>
        <w:sz w:val="14"/>
        <w:szCs w:val="14"/>
      </w:rPr>
      <w:instrText xml:space="preserve"> PAGE </w:instrText>
    </w:r>
    <w:r w:rsidRPr="00AC36AA">
      <w:rPr>
        <w:rStyle w:val="Seitenzahl"/>
        <w:sz w:val="14"/>
        <w:szCs w:val="14"/>
      </w:rPr>
      <w:fldChar w:fldCharType="separate"/>
    </w:r>
    <w:r w:rsidR="00DB4566">
      <w:rPr>
        <w:rStyle w:val="Seitenzahl"/>
        <w:noProof/>
        <w:sz w:val="14"/>
        <w:szCs w:val="14"/>
      </w:rPr>
      <w:t>6</w:t>
    </w:r>
    <w:r w:rsidRPr="00AC36AA">
      <w:rPr>
        <w:rStyle w:val="Seitenzahl"/>
        <w:sz w:val="14"/>
        <w:szCs w:val="14"/>
      </w:rPr>
      <w:fldChar w:fldCharType="end"/>
    </w:r>
    <w:r w:rsidRPr="00AC36AA">
      <w:rPr>
        <w:rStyle w:val="Seitenzahl"/>
        <w:sz w:val="14"/>
        <w:szCs w:val="14"/>
      </w:rPr>
      <w:t xml:space="preserve"> von </w:t>
    </w:r>
    <w:r w:rsidRPr="00AC36AA">
      <w:rPr>
        <w:rStyle w:val="Seitenzahl"/>
        <w:sz w:val="14"/>
        <w:szCs w:val="14"/>
      </w:rPr>
      <w:fldChar w:fldCharType="begin"/>
    </w:r>
    <w:r w:rsidRPr="00AC36AA">
      <w:rPr>
        <w:rStyle w:val="Seitenzahl"/>
        <w:sz w:val="14"/>
        <w:szCs w:val="14"/>
      </w:rPr>
      <w:instrText xml:space="preserve"> NUMPAGES  \* Arabic  \* MERGEFORMAT </w:instrText>
    </w:r>
    <w:r w:rsidRPr="00AC36AA">
      <w:rPr>
        <w:rStyle w:val="Seitenzahl"/>
        <w:sz w:val="14"/>
        <w:szCs w:val="14"/>
      </w:rPr>
      <w:fldChar w:fldCharType="separate"/>
    </w:r>
    <w:r w:rsidR="00DB4566">
      <w:rPr>
        <w:rStyle w:val="Seitenzahl"/>
        <w:noProof/>
        <w:sz w:val="14"/>
        <w:szCs w:val="14"/>
      </w:rPr>
      <w:t>6</w:t>
    </w:r>
    <w:r w:rsidRPr="00AC36AA">
      <w:rPr>
        <w:rStyle w:val="Seitenzah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5E97" w14:textId="77777777" w:rsidR="00326F57" w:rsidRDefault="00326F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D94C5" w14:textId="77777777" w:rsidR="0030700B" w:rsidRDefault="0030700B" w:rsidP="00C33E04">
      <w:pPr>
        <w:spacing w:after="120" w:line="240" w:lineRule="auto"/>
      </w:pPr>
      <w:r>
        <w:separator/>
      </w:r>
    </w:p>
  </w:footnote>
  <w:footnote w:type="continuationSeparator" w:id="0">
    <w:p w14:paraId="4290D4C5" w14:textId="77777777" w:rsidR="0030700B" w:rsidRDefault="0030700B" w:rsidP="008E765B">
      <w:r>
        <w:continuationSeparator/>
      </w:r>
    </w:p>
  </w:footnote>
  <w:footnote w:id="1">
    <w:p w14:paraId="2DA2038D" w14:textId="07BCC088" w:rsidR="00D22291" w:rsidRPr="00997445" w:rsidRDefault="00D22291">
      <w:pPr>
        <w:pStyle w:val="Funotentext"/>
        <w:rPr>
          <w:highlight w:val="yellow"/>
        </w:rPr>
      </w:pPr>
      <w:r w:rsidRPr="0029750A">
        <w:rPr>
          <w:rStyle w:val="Funotenzeichen"/>
        </w:rPr>
        <w:footnoteRef/>
      </w:r>
      <w:r w:rsidRPr="0029750A">
        <w:t xml:space="preserve"> Siehe Bewerbungsbedingungen.</w:t>
      </w:r>
    </w:p>
  </w:footnote>
  <w:footnote w:id="2">
    <w:p w14:paraId="3B6EFAD6" w14:textId="2629029C" w:rsidR="00D22291" w:rsidRDefault="00D22291" w:rsidP="00D22291">
      <w:pPr>
        <w:pStyle w:val="Funotentext"/>
      </w:pPr>
      <w:r w:rsidRPr="0029750A">
        <w:rPr>
          <w:rStyle w:val="Funotenzeichen"/>
        </w:rPr>
        <w:footnoteRef/>
      </w:r>
      <w:r w:rsidRPr="0029750A">
        <w:t xml:space="preserve"> Zu den Voraussetzungen einer gemeinschaftlichen Beteiligung siehe u.a. Bewerbungsbedingungen.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7AC2" w14:textId="77777777" w:rsidR="00326F57" w:rsidRDefault="00326F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0B30" w14:textId="77777777" w:rsidR="00326F57" w:rsidRDefault="00326F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477D" w14:textId="77777777" w:rsidR="00326F57" w:rsidRDefault="00326F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08776737"/>
    <w:multiLevelType w:val="hybridMultilevel"/>
    <w:tmpl w:val="9C0C00B0"/>
    <w:lvl w:ilvl="0" w:tplc="190E7F22">
      <w:start w:val="5"/>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D1DCE"/>
    <w:multiLevelType w:val="multilevel"/>
    <w:tmpl w:val="D236E8CC"/>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b w:val="0"/>
      </w:rPr>
    </w:lvl>
    <w:lvl w:ilvl="3">
      <w:start w:val="1"/>
      <w:numFmt w:val="decimal"/>
      <w:lvlText w:val="%1%2.%3.%4"/>
      <w:lvlJc w:val="left"/>
      <w:pPr>
        <w:tabs>
          <w:tab w:val="num" w:pos="794"/>
        </w:tabs>
        <w:ind w:left="794" w:hanging="794"/>
      </w:pPr>
      <w:rPr>
        <w:rFonts w:hint="default"/>
        <w:b w:val="0"/>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3" w15:restartNumberingAfterBreak="0">
    <w:nsid w:val="1EA43218"/>
    <w:multiLevelType w:val="multilevel"/>
    <w:tmpl w:val="8946D9EA"/>
    <w:lvl w:ilvl="0">
      <w:start w:val="1"/>
      <w:numFmt w:val="upperLetter"/>
      <w:lvlText w:val="%1"/>
      <w:lvlJc w:val="left"/>
      <w:pPr>
        <w:ind w:left="360" w:hanging="360"/>
      </w:pPr>
      <w:rPr>
        <w:rFonts w:hint="default"/>
      </w:rPr>
    </w:lvl>
    <w:lvl w:ilvl="1">
      <w:start w:val="1"/>
      <w:numFmt w:val="decimal"/>
      <w:lvlRestart w:val="0"/>
      <w:lvlText w:val="%2"/>
      <w:lvlJc w:val="left"/>
      <w:pPr>
        <w:ind w:left="357" w:hanging="357"/>
      </w:pPr>
      <w:rPr>
        <w:rFonts w:hint="default"/>
      </w:rPr>
    </w:lvl>
    <w:lvl w:ilvl="2">
      <w:start w:val="1"/>
      <w:numFmt w:val="decimal"/>
      <w:lvlText w:val="%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D157A2"/>
    <w:multiLevelType w:val="multilevel"/>
    <w:tmpl w:val="20EC487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5" w15:restartNumberingAfterBreak="0">
    <w:nsid w:val="23A35074"/>
    <w:multiLevelType w:val="hybridMultilevel"/>
    <w:tmpl w:val="75DCDE54"/>
    <w:lvl w:ilvl="0" w:tplc="1472B59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5D5BC8"/>
    <w:multiLevelType w:val="hybridMultilevel"/>
    <w:tmpl w:val="8E6AE0A2"/>
    <w:lvl w:ilvl="0" w:tplc="1022335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9237A3"/>
    <w:multiLevelType w:val="hybridMultilevel"/>
    <w:tmpl w:val="2560290A"/>
    <w:lvl w:ilvl="0" w:tplc="6E5C1B64">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F1708B8"/>
    <w:multiLevelType w:val="multilevel"/>
    <w:tmpl w:val="BE682750"/>
    <w:numStyleLink w:val="JuristischeNummerierung"/>
  </w:abstractNum>
  <w:abstractNum w:abstractNumId="10" w15:restartNumberingAfterBreak="0">
    <w:nsid w:val="45175009"/>
    <w:multiLevelType w:val="hybridMultilevel"/>
    <w:tmpl w:val="E5D845D8"/>
    <w:lvl w:ilvl="0" w:tplc="47840F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12"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13" w15:restartNumberingAfterBreak="0">
    <w:nsid w:val="70AA0368"/>
    <w:multiLevelType w:val="hybridMultilevel"/>
    <w:tmpl w:val="80A85382"/>
    <w:lvl w:ilvl="0" w:tplc="DF70882C">
      <w:start w:val="3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D30C35"/>
    <w:multiLevelType w:val="multilevel"/>
    <w:tmpl w:val="412A56F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F7C11CA"/>
    <w:multiLevelType w:val="hybridMultilevel"/>
    <w:tmpl w:val="7C3443DE"/>
    <w:lvl w:ilvl="0" w:tplc="1022335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9468401">
    <w:abstractNumId w:val="11"/>
  </w:num>
  <w:num w:numId="2" w16cid:durableId="2022705141">
    <w:abstractNumId w:val="12"/>
  </w:num>
  <w:num w:numId="3" w16cid:durableId="171146507">
    <w:abstractNumId w:val="8"/>
  </w:num>
  <w:num w:numId="4" w16cid:durableId="391664460">
    <w:abstractNumId w:val="15"/>
  </w:num>
  <w:num w:numId="5" w16cid:durableId="562521372">
    <w:abstractNumId w:val="0"/>
  </w:num>
  <w:num w:numId="6" w16cid:durableId="1559320778">
    <w:abstractNumId w:val="4"/>
  </w:num>
  <w:num w:numId="7" w16cid:durableId="1194150467">
    <w:abstractNumId w:val="4"/>
  </w:num>
  <w:num w:numId="8" w16cid:durableId="759104901">
    <w:abstractNumId w:val="4"/>
  </w:num>
  <w:num w:numId="9" w16cid:durableId="1483040264">
    <w:abstractNumId w:val="4"/>
  </w:num>
  <w:num w:numId="10" w16cid:durableId="632753683">
    <w:abstractNumId w:val="4"/>
  </w:num>
  <w:num w:numId="11" w16cid:durableId="1267418874">
    <w:abstractNumId w:val="4"/>
  </w:num>
  <w:num w:numId="12" w16cid:durableId="1723480798">
    <w:abstractNumId w:val="9"/>
  </w:num>
  <w:num w:numId="13" w16cid:durableId="1887639439">
    <w:abstractNumId w:val="9"/>
  </w:num>
  <w:num w:numId="14" w16cid:durableId="1746685511">
    <w:abstractNumId w:val="9"/>
  </w:num>
  <w:num w:numId="15" w16cid:durableId="252279126">
    <w:abstractNumId w:val="9"/>
  </w:num>
  <w:num w:numId="16" w16cid:durableId="407655297">
    <w:abstractNumId w:val="9"/>
  </w:num>
  <w:num w:numId="17" w16cid:durableId="240524854">
    <w:abstractNumId w:val="9"/>
  </w:num>
  <w:num w:numId="18" w16cid:durableId="858275142">
    <w:abstractNumId w:val="9"/>
  </w:num>
  <w:num w:numId="19" w16cid:durableId="1528368046">
    <w:abstractNumId w:val="9"/>
  </w:num>
  <w:num w:numId="20" w16cid:durableId="297340069">
    <w:abstractNumId w:val="9"/>
  </w:num>
  <w:num w:numId="21" w16cid:durableId="673265521">
    <w:abstractNumId w:val="3"/>
  </w:num>
  <w:num w:numId="22" w16cid:durableId="835414597">
    <w:abstractNumId w:val="3"/>
  </w:num>
  <w:num w:numId="23" w16cid:durableId="789281942">
    <w:abstractNumId w:val="3"/>
  </w:num>
  <w:num w:numId="24" w16cid:durableId="1668702266">
    <w:abstractNumId w:val="14"/>
  </w:num>
  <w:num w:numId="25" w16cid:durableId="1992908505">
    <w:abstractNumId w:val="14"/>
  </w:num>
  <w:num w:numId="26" w16cid:durableId="1178033886">
    <w:abstractNumId w:val="14"/>
  </w:num>
  <w:num w:numId="27" w16cid:durableId="2066172176">
    <w:abstractNumId w:val="14"/>
  </w:num>
  <w:num w:numId="28" w16cid:durableId="534124501">
    <w:abstractNumId w:val="14"/>
  </w:num>
  <w:num w:numId="29" w16cid:durableId="103160330">
    <w:abstractNumId w:val="14"/>
  </w:num>
  <w:num w:numId="30" w16cid:durableId="47799323">
    <w:abstractNumId w:val="14"/>
  </w:num>
  <w:num w:numId="31" w16cid:durableId="1101224199">
    <w:abstractNumId w:val="14"/>
  </w:num>
  <w:num w:numId="32" w16cid:durableId="1975089435">
    <w:abstractNumId w:val="14"/>
  </w:num>
  <w:num w:numId="33" w16cid:durableId="306202015">
    <w:abstractNumId w:val="2"/>
  </w:num>
  <w:num w:numId="34" w16cid:durableId="499737364">
    <w:abstractNumId w:val="4"/>
  </w:num>
  <w:num w:numId="35" w16cid:durableId="2051146206">
    <w:abstractNumId w:val="5"/>
  </w:num>
  <w:num w:numId="36" w16cid:durableId="464541206">
    <w:abstractNumId w:val="4"/>
  </w:num>
  <w:num w:numId="37" w16cid:durableId="1105996212">
    <w:abstractNumId w:val="7"/>
  </w:num>
  <w:num w:numId="38" w16cid:durableId="1718971408">
    <w:abstractNumId w:val="10"/>
  </w:num>
  <w:num w:numId="39" w16cid:durableId="1160581213">
    <w:abstractNumId w:val="16"/>
  </w:num>
  <w:num w:numId="40" w16cid:durableId="1364015449">
    <w:abstractNumId w:val="6"/>
  </w:num>
  <w:num w:numId="41" w16cid:durableId="869686538">
    <w:abstractNumId w:val="4"/>
  </w:num>
  <w:num w:numId="42" w16cid:durableId="1771390113">
    <w:abstractNumId w:val="4"/>
  </w:num>
  <w:num w:numId="43" w16cid:durableId="1330138676">
    <w:abstractNumId w:val="4"/>
  </w:num>
  <w:num w:numId="44" w16cid:durableId="2139685366">
    <w:abstractNumId w:val="4"/>
  </w:num>
  <w:num w:numId="45" w16cid:durableId="1344745571">
    <w:abstractNumId w:val="4"/>
  </w:num>
  <w:num w:numId="46" w16cid:durableId="18004891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2508171">
    <w:abstractNumId w:val="13"/>
  </w:num>
  <w:num w:numId="48" w16cid:durableId="1074737652">
    <w:abstractNumId w:val="11"/>
  </w:num>
  <w:num w:numId="49" w16cid:durableId="994409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FoMa"/>
    <w:docVar w:name="DocumentNr" w:val="0.2"/>
    <w:docVar w:name="DP_Comment" w:val="12.08.2022-13:18: Anlage 10 Teilnahmeantrag"/>
    <w:docVar w:name="DP_ExtIdentifier3" w:val="Anlage 10 Teilnahmeantrag"/>
    <w:docVar w:name="DP_ExtIdentifier6" w:val="571;0"/>
    <w:docVar w:name="DP_IdentValue" w:val="00040/21"/>
    <w:docVar w:name="DP_JobTitle" w:val="antwortING ./. "/>
    <w:docVar w:name="DP_TPSystemIdLong" w:val="1"/>
  </w:docVars>
  <w:rsids>
    <w:rsidRoot w:val="00696841"/>
    <w:rsid w:val="000019EC"/>
    <w:rsid w:val="00002DA1"/>
    <w:rsid w:val="00024CB5"/>
    <w:rsid w:val="00032679"/>
    <w:rsid w:val="00033BB4"/>
    <w:rsid w:val="000379A7"/>
    <w:rsid w:val="0004083E"/>
    <w:rsid w:val="0005329A"/>
    <w:rsid w:val="00071E8F"/>
    <w:rsid w:val="00083518"/>
    <w:rsid w:val="00083577"/>
    <w:rsid w:val="00084B3E"/>
    <w:rsid w:val="00095165"/>
    <w:rsid w:val="000A0A4B"/>
    <w:rsid w:val="000A3EC6"/>
    <w:rsid w:val="000A463A"/>
    <w:rsid w:val="000D06B9"/>
    <w:rsid w:val="000D4D8D"/>
    <w:rsid w:val="000E34B1"/>
    <w:rsid w:val="000F1362"/>
    <w:rsid w:val="000F1BF7"/>
    <w:rsid w:val="000F2FA6"/>
    <w:rsid w:val="000F58EC"/>
    <w:rsid w:val="000F6B96"/>
    <w:rsid w:val="001015DD"/>
    <w:rsid w:val="001017A3"/>
    <w:rsid w:val="00105343"/>
    <w:rsid w:val="001156C8"/>
    <w:rsid w:val="00116E64"/>
    <w:rsid w:val="0012517D"/>
    <w:rsid w:val="00127681"/>
    <w:rsid w:val="0013138D"/>
    <w:rsid w:val="00140008"/>
    <w:rsid w:val="001428CF"/>
    <w:rsid w:val="001440E5"/>
    <w:rsid w:val="00146633"/>
    <w:rsid w:val="0015098B"/>
    <w:rsid w:val="0015592E"/>
    <w:rsid w:val="00160463"/>
    <w:rsid w:val="00167096"/>
    <w:rsid w:val="001844F8"/>
    <w:rsid w:val="00192F7C"/>
    <w:rsid w:val="00194322"/>
    <w:rsid w:val="001943C7"/>
    <w:rsid w:val="00197559"/>
    <w:rsid w:val="001A1C23"/>
    <w:rsid w:val="001A1D27"/>
    <w:rsid w:val="001A4551"/>
    <w:rsid w:val="001B05E1"/>
    <w:rsid w:val="001B4023"/>
    <w:rsid w:val="001B6CB4"/>
    <w:rsid w:val="001B6D25"/>
    <w:rsid w:val="001C1894"/>
    <w:rsid w:val="001C386D"/>
    <w:rsid w:val="001C4C52"/>
    <w:rsid w:val="001C5827"/>
    <w:rsid w:val="001D3161"/>
    <w:rsid w:val="001D599E"/>
    <w:rsid w:val="001D6F7F"/>
    <w:rsid w:val="001E1767"/>
    <w:rsid w:val="001E621D"/>
    <w:rsid w:val="001E640B"/>
    <w:rsid w:val="001E78B8"/>
    <w:rsid w:val="001F203F"/>
    <w:rsid w:val="001F248F"/>
    <w:rsid w:val="001F4D7C"/>
    <w:rsid w:val="0020297E"/>
    <w:rsid w:val="00203886"/>
    <w:rsid w:val="002042EF"/>
    <w:rsid w:val="0020765F"/>
    <w:rsid w:val="00212782"/>
    <w:rsid w:val="00224563"/>
    <w:rsid w:val="002438A8"/>
    <w:rsid w:val="002450CD"/>
    <w:rsid w:val="00250CD5"/>
    <w:rsid w:val="00256533"/>
    <w:rsid w:val="002648BC"/>
    <w:rsid w:val="00282701"/>
    <w:rsid w:val="00284344"/>
    <w:rsid w:val="00286917"/>
    <w:rsid w:val="00287686"/>
    <w:rsid w:val="002914DA"/>
    <w:rsid w:val="0029236D"/>
    <w:rsid w:val="0029750A"/>
    <w:rsid w:val="002A171F"/>
    <w:rsid w:val="002A2C43"/>
    <w:rsid w:val="002B683B"/>
    <w:rsid w:val="002B7FE2"/>
    <w:rsid w:val="002C61AE"/>
    <w:rsid w:val="002D1D4B"/>
    <w:rsid w:val="002D6E9E"/>
    <w:rsid w:val="002F16C4"/>
    <w:rsid w:val="002F3B4E"/>
    <w:rsid w:val="002F5107"/>
    <w:rsid w:val="002F54F5"/>
    <w:rsid w:val="00302DE6"/>
    <w:rsid w:val="00304F66"/>
    <w:rsid w:val="0030700B"/>
    <w:rsid w:val="00326F57"/>
    <w:rsid w:val="00334173"/>
    <w:rsid w:val="00335087"/>
    <w:rsid w:val="00342074"/>
    <w:rsid w:val="003438A5"/>
    <w:rsid w:val="00346050"/>
    <w:rsid w:val="00347D96"/>
    <w:rsid w:val="00350B6C"/>
    <w:rsid w:val="003604EE"/>
    <w:rsid w:val="003679D2"/>
    <w:rsid w:val="00370316"/>
    <w:rsid w:val="0037421D"/>
    <w:rsid w:val="00377571"/>
    <w:rsid w:val="00381A7B"/>
    <w:rsid w:val="003830CA"/>
    <w:rsid w:val="00385FDA"/>
    <w:rsid w:val="003952DD"/>
    <w:rsid w:val="00396DEC"/>
    <w:rsid w:val="003A3A15"/>
    <w:rsid w:val="003B0B58"/>
    <w:rsid w:val="003D0405"/>
    <w:rsid w:val="003D105B"/>
    <w:rsid w:val="003D16B2"/>
    <w:rsid w:val="003D357A"/>
    <w:rsid w:val="003D4BAA"/>
    <w:rsid w:val="003E1DFC"/>
    <w:rsid w:val="003E5A38"/>
    <w:rsid w:val="003F1A3F"/>
    <w:rsid w:val="003F3E2F"/>
    <w:rsid w:val="003F7794"/>
    <w:rsid w:val="00401A32"/>
    <w:rsid w:val="00414F27"/>
    <w:rsid w:val="00416A7D"/>
    <w:rsid w:val="00436017"/>
    <w:rsid w:val="004439BF"/>
    <w:rsid w:val="00453056"/>
    <w:rsid w:val="00455DF2"/>
    <w:rsid w:val="00460C01"/>
    <w:rsid w:val="00462CC6"/>
    <w:rsid w:val="00462F0A"/>
    <w:rsid w:val="00476D16"/>
    <w:rsid w:val="00480285"/>
    <w:rsid w:val="004837EF"/>
    <w:rsid w:val="00492A4E"/>
    <w:rsid w:val="004A22DF"/>
    <w:rsid w:val="004A2884"/>
    <w:rsid w:val="004A48A0"/>
    <w:rsid w:val="004A7158"/>
    <w:rsid w:val="004C53F9"/>
    <w:rsid w:val="004D4F87"/>
    <w:rsid w:val="004E6508"/>
    <w:rsid w:val="004F2312"/>
    <w:rsid w:val="004F4916"/>
    <w:rsid w:val="004F5D5B"/>
    <w:rsid w:val="00500E2A"/>
    <w:rsid w:val="00501FB4"/>
    <w:rsid w:val="00506270"/>
    <w:rsid w:val="00511E04"/>
    <w:rsid w:val="00515AA0"/>
    <w:rsid w:val="00516869"/>
    <w:rsid w:val="0053559D"/>
    <w:rsid w:val="00545D2F"/>
    <w:rsid w:val="00547360"/>
    <w:rsid w:val="0055318C"/>
    <w:rsid w:val="0056294D"/>
    <w:rsid w:val="005635CC"/>
    <w:rsid w:val="005707D6"/>
    <w:rsid w:val="00573C3F"/>
    <w:rsid w:val="00587FCE"/>
    <w:rsid w:val="00590466"/>
    <w:rsid w:val="00591C5A"/>
    <w:rsid w:val="00594655"/>
    <w:rsid w:val="005959D6"/>
    <w:rsid w:val="005976EA"/>
    <w:rsid w:val="005A2536"/>
    <w:rsid w:val="005A7FB7"/>
    <w:rsid w:val="005C1A74"/>
    <w:rsid w:val="005C2BCB"/>
    <w:rsid w:val="005F1602"/>
    <w:rsid w:val="00603283"/>
    <w:rsid w:val="0060417A"/>
    <w:rsid w:val="00614FBC"/>
    <w:rsid w:val="00626682"/>
    <w:rsid w:val="00630C43"/>
    <w:rsid w:val="00635209"/>
    <w:rsid w:val="00651FCB"/>
    <w:rsid w:val="00652DDA"/>
    <w:rsid w:val="00652F29"/>
    <w:rsid w:val="0065620F"/>
    <w:rsid w:val="00661019"/>
    <w:rsid w:val="006644CE"/>
    <w:rsid w:val="00673274"/>
    <w:rsid w:val="0067570F"/>
    <w:rsid w:val="006814F5"/>
    <w:rsid w:val="0068161C"/>
    <w:rsid w:val="00681A73"/>
    <w:rsid w:val="00692096"/>
    <w:rsid w:val="00693DF1"/>
    <w:rsid w:val="00694EAC"/>
    <w:rsid w:val="00696841"/>
    <w:rsid w:val="006972E6"/>
    <w:rsid w:val="006A0D17"/>
    <w:rsid w:val="006A4A92"/>
    <w:rsid w:val="006A7D38"/>
    <w:rsid w:val="006B22E5"/>
    <w:rsid w:val="006B61E0"/>
    <w:rsid w:val="006B6899"/>
    <w:rsid w:val="006B6A71"/>
    <w:rsid w:val="006C02AF"/>
    <w:rsid w:val="006C1E74"/>
    <w:rsid w:val="006C1E91"/>
    <w:rsid w:val="006C303F"/>
    <w:rsid w:val="006C3D4F"/>
    <w:rsid w:val="006C74B4"/>
    <w:rsid w:val="006C7800"/>
    <w:rsid w:val="006D228E"/>
    <w:rsid w:val="006D5F40"/>
    <w:rsid w:val="006E13AB"/>
    <w:rsid w:val="006E15CC"/>
    <w:rsid w:val="006F2637"/>
    <w:rsid w:val="007008B7"/>
    <w:rsid w:val="00730BC5"/>
    <w:rsid w:val="00731118"/>
    <w:rsid w:val="00734669"/>
    <w:rsid w:val="00734C1A"/>
    <w:rsid w:val="00744AEB"/>
    <w:rsid w:val="00744C96"/>
    <w:rsid w:val="00753FCE"/>
    <w:rsid w:val="00755967"/>
    <w:rsid w:val="007657C7"/>
    <w:rsid w:val="00766D1B"/>
    <w:rsid w:val="00767937"/>
    <w:rsid w:val="0077451F"/>
    <w:rsid w:val="0077783C"/>
    <w:rsid w:val="00780778"/>
    <w:rsid w:val="007925DB"/>
    <w:rsid w:val="007A3639"/>
    <w:rsid w:val="007B0592"/>
    <w:rsid w:val="007C2F9E"/>
    <w:rsid w:val="007D049C"/>
    <w:rsid w:val="007D2588"/>
    <w:rsid w:val="007F07B5"/>
    <w:rsid w:val="007F608B"/>
    <w:rsid w:val="0080571E"/>
    <w:rsid w:val="00810833"/>
    <w:rsid w:val="00825AB0"/>
    <w:rsid w:val="00827D76"/>
    <w:rsid w:val="008310C9"/>
    <w:rsid w:val="00837775"/>
    <w:rsid w:val="008428F6"/>
    <w:rsid w:val="00864242"/>
    <w:rsid w:val="00871AE7"/>
    <w:rsid w:val="00872708"/>
    <w:rsid w:val="00874F8A"/>
    <w:rsid w:val="00880214"/>
    <w:rsid w:val="00884088"/>
    <w:rsid w:val="008842BD"/>
    <w:rsid w:val="00884F1E"/>
    <w:rsid w:val="008906C5"/>
    <w:rsid w:val="00890ACC"/>
    <w:rsid w:val="00890BC7"/>
    <w:rsid w:val="00891C49"/>
    <w:rsid w:val="00892415"/>
    <w:rsid w:val="008929E4"/>
    <w:rsid w:val="00892E25"/>
    <w:rsid w:val="008B1B09"/>
    <w:rsid w:val="008B49F9"/>
    <w:rsid w:val="008B5440"/>
    <w:rsid w:val="008D2DAF"/>
    <w:rsid w:val="008E2E8C"/>
    <w:rsid w:val="008E6922"/>
    <w:rsid w:val="008E6BF3"/>
    <w:rsid w:val="008E765B"/>
    <w:rsid w:val="008F52F8"/>
    <w:rsid w:val="008F588D"/>
    <w:rsid w:val="009135E6"/>
    <w:rsid w:val="0091442D"/>
    <w:rsid w:val="00914566"/>
    <w:rsid w:val="0093207B"/>
    <w:rsid w:val="0093504A"/>
    <w:rsid w:val="00942395"/>
    <w:rsid w:val="0094391B"/>
    <w:rsid w:val="009442F9"/>
    <w:rsid w:val="00946EB9"/>
    <w:rsid w:val="00947447"/>
    <w:rsid w:val="00950168"/>
    <w:rsid w:val="00955EB3"/>
    <w:rsid w:val="0096006D"/>
    <w:rsid w:val="00963028"/>
    <w:rsid w:val="00966490"/>
    <w:rsid w:val="00967914"/>
    <w:rsid w:val="0097587A"/>
    <w:rsid w:val="009765D9"/>
    <w:rsid w:val="00983D94"/>
    <w:rsid w:val="00985C69"/>
    <w:rsid w:val="00992261"/>
    <w:rsid w:val="00992FF0"/>
    <w:rsid w:val="00997445"/>
    <w:rsid w:val="009974BD"/>
    <w:rsid w:val="009A3626"/>
    <w:rsid w:val="009A752F"/>
    <w:rsid w:val="009D08CB"/>
    <w:rsid w:val="009D0BD9"/>
    <w:rsid w:val="009F33DD"/>
    <w:rsid w:val="009F352A"/>
    <w:rsid w:val="009F4CFE"/>
    <w:rsid w:val="009F7AB6"/>
    <w:rsid w:val="00A04747"/>
    <w:rsid w:val="00A26ADA"/>
    <w:rsid w:val="00A27744"/>
    <w:rsid w:val="00A31957"/>
    <w:rsid w:val="00A3314C"/>
    <w:rsid w:val="00A36ECE"/>
    <w:rsid w:val="00A409C0"/>
    <w:rsid w:val="00A6140C"/>
    <w:rsid w:val="00A61C48"/>
    <w:rsid w:val="00A62855"/>
    <w:rsid w:val="00A6638F"/>
    <w:rsid w:val="00A67FEF"/>
    <w:rsid w:val="00A7241C"/>
    <w:rsid w:val="00A7613D"/>
    <w:rsid w:val="00A76C53"/>
    <w:rsid w:val="00A85C1C"/>
    <w:rsid w:val="00A92C4A"/>
    <w:rsid w:val="00A94CB8"/>
    <w:rsid w:val="00AA2B46"/>
    <w:rsid w:val="00AA4470"/>
    <w:rsid w:val="00AA6CA1"/>
    <w:rsid w:val="00AA7801"/>
    <w:rsid w:val="00AA7EE5"/>
    <w:rsid w:val="00AB24F9"/>
    <w:rsid w:val="00AC074C"/>
    <w:rsid w:val="00AC0A0B"/>
    <w:rsid w:val="00AC0ED1"/>
    <w:rsid w:val="00AC36AA"/>
    <w:rsid w:val="00AC60E7"/>
    <w:rsid w:val="00AD032E"/>
    <w:rsid w:val="00AD7CA6"/>
    <w:rsid w:val="00AE10CA"/>
    <w:rsid w:val="00AE3546"/>
    <w:rsid w:val="00AE4D48"/>
    <w:rsid w:val="00AE6DF2"/>
    <w:rsid w:val="00AF6635"/>
    <w:rsid w:val="00B01F02"/>
    <w:rsid w:val="00B0296A"/>
    <w:rsid w:val="00B02D6E"/>
    <w:rsid w:val="00B05945"/>
    <w:rsid w:val="00B23D98"/>
    <w:rsid w:val="00B43848"/>
    <w:rsid w:val="00B5606D"/>
    <w:rsid w:val="00B60CAB"/>
    <w:rsid w:val="00B6335F"/>
    <w:rsid w:val="00B6790D"/>
    <w:rsid w:val="00B8283B"/>
    <w:rsid w:val="00B90D2B"/>
    <w:rsid w:val="00B956CA"/>
    <w:rsid w:val="00B97F14"/>
    <w:rsid w:val="00BA5DF1"/>
    <w:rsid w:val="00BA73E7"/>
    <w:rsid w:val="00BB42EB"/>
    <w:rsid w:val="00BC1C9E"/>
    <w:rsid w:val="00BC5F64"/>
    <w:rsid w:val="00BD16C6"/>
    <w:rsid w:val="00BD3485"/>
    <w:rsid w:val="00BD5D8F"/>
    <w:rsid w:val="00BE0535"/>
    <w:rsid w:val="00C179FF"/>
    <w:rsid w:val="00C251E4"/>
    <w:rsid w:val="00C306C9"/>
    <w:rsid w:val="00C33E04"/>
    <w:rsid w:val="00C415F9"/>
    <w:rsid w:val="00C43620"/>
    <w:rsid w:val="00C437C3"/>
    <w:rsid w:val="00C45CA0"/>
    <w:rsid w:val="00C56997"/>
    <w:rsid w:val="00C56C02"/>
    <w:rsid w:val="00C609F8"/>
    <w:rsid w:val="00C65C75"/>
    <w:rsid w:val="00C673DD"/>
    <w:rsid w:val="00C71EA2"/>
    <w:rsid w:val="00C7228B"/>
    <w:rsid w:val="00C839AF"/>
    <w:rsid w:val="00C85741"/>
    <w:rsid w:val="00C917B6"/>
    <w:rsid w:val="00C91A87"/>
    <w:rsid w:val="00C97EEA"/>
    <w:rsid w:val="00CA05E1"/>
    <w:rsid w:val="00CA32B4"/>
    <w:rsid w:val="00CA4987"/>
    <w:rsid w:val="00CA4C56"/>
    <w:rsid w:val="00CA55C5"/>
    <w:rsid w:val="00CA64FD"/>
    <w:rsid w:val="00CB228C"/>
    <w:rsid w:val="00CB4A6A"/>
    <w:rsid w:val="00CB601C"/>
    <w:rsid w:val="00CB67A3"/>
    <w:rsid w:val="00CC4A97"/>
    <w:rsid w:val="00CD1204"/>
    <w:rsid w:val="00CD1B59"/>
    <w:rsid w:val="00CD4A99"/>
    <w:rsid w:val="00CE0B42"/>
    <w:rsid w:val="00CE29AA"/>
    <w:rsid w:val="00CE52F7"/>
    <w:rsid w:val="00CF0F47"/>
    <w:rsid w:val="00CF4B27"/>
    <w:rsid w:val="00D0016C"/>
    <w:rsid w:val="00D03264"/>
    <w:rsid w:val="00D1223A"/>
    <w:rsid w:val="00D15516"/>
    <w:rsid w:val="00D15F2D"/>
    <w:rsid w:val="00D21009"/>
    <w:rsid w:val="00D22291"/>
    <w:rsid w:val="00D338A5"/>
    <w:rsid w:val="00D40BD6"/>
    <w:rsid w:val="00D41DE8"/>
    <w:rsid w:val="00D44A38"/>
    <w:rsid w:val="00D500B6"/>
    <w:rsid w:val="00D515C3"/>
    <w:rsid w:val="00D539D7"/>
    <w:rsid w:val="00D53FFE"/>
    <w:rsid w:val="00D65D8A"/>
    <w:rsid w:val="00D70090"/>
    <w:rsid w:val="00D7315D"/>
    <w:rsid w:val="00D74413"/>
    <w:rsid w:val="00D754DE"/>
    <w:rsid w:val="00D87150"/>
    <w:rsid w:val="00DA5FFE"/>
    <w:rsid w:val="00DA60DD"/>
    <w:rsid w:val="00DB1A33"/>
    <w:rsid w:val="00DB4566"/>
    <w:rsid w:val="00DC0192"/>
    <w:rsid w:val="00DC1E52"/>
    <w:rsid w:val="00DC1F0F"/>
    <w:rsid w:val="00DD7351"/>
    <w:rsid w:val="00DE1C63"/>
    <w:rsid w:val="00DE6920"/>
    <w:rsid w:val="00DF50CE"/>
    <w:rsid w:val="00E06A76"/>
    <w:rsid w:val="00E10665"/>
    <w:rsid w:val="00E10FD5"/>
    <w:rsid w:val="00E119DE"/>
    <w:rsid w:val="00E12C1A"/>
    <w:rsid w:val="00E16907"/>
    <w:rsid w:val="00E2140B"/>
    <w:rsid w:val="00E36F78"/>
    <w:rsid w:val="00E42329"/>
    <w:rsid w:val="00E4426D"/>
    <w:rsid w:val="00E45E62"/>
    <w:rsid w:val="00E50049"/>
    <w:rsid w:val="00E521F7"/>
    <w:rsid w:val="00E56DF9"/>
    <w:rsid w:val="00E724CC"/>
    <w:rsid w:val="00E73E92"/>
    <w:rsid w:val="00E84EF0"/>
    <w:rsid w:val="00E86621"/>
    <w:rsid w:val="00E96B98"/>
    <w:rsid w:val="00EA5156"/>
    <w:rsid w:val="00EB1018"/>
    <w:rsid w:val="00EC1527"/>
    <w:rsid w:val="00EC6FC0"/>
    <w:rsid w:val="00ED09C2"/>
    <w:rsid w:val="00ED339D"/>
    <w:rsid w:val="00ED4CAA"/>
    <w:rsid w:val="00ED74F0"/>
    <w:rsid w:val="00EE24A1"/>
    <w:rsid w:val="00EE5180"/>
    <w:rsid w:val="00EE52DB"/>
    <w:rsid w:val="00EE6297"/>
    <w:rsid w:val="00EF57DC"/>
    <w:rsid w:val="00F0035A"/>
    <w:rsid w:val="00F02941"/>
    <w:rsid w:val="00F03A18"/>
    <w:rsid w:val="00F03ACE"/>
    <w:rsid w:val="00F15C28"/>
    <w:rsid w:val="00F24EAD"/>
    <w:rsid w:val="00F24F55"/>
    <w:rsid w:val="00F278F8"/>
    <w:rsid w:val="00F3157A"/>
    <w:rsid w:val="00F32CAF"/>
    <w:rsid w:val="00F340B8"/>
    <w:rsid w:val="00F4454A"/>
    <w:rsid w:val="00F44D18"/>
    <w:rsid w:val="00F52007"/>
    <w:rsid w:val="00F5264B"/>
    <w:rsid w:val="00F5285F"/>
    <w:rsid w:val="00F6329F"/>
    <w:rsid w:val="00F71BEA"/>
    <w:rsid w:val="00F7571B"/>
    <w:rsid w:val="00F77C9D"/>
    <w:rsid w:val="00FA1A76"/>
    <w:rsid w:val="00FA3B60"/>
    <w:rsid w:val="00FC647D"/>
    <w:rsid w:val="00FC6A2B"/>
    <w:rsid w:val="00FD3A35"/>
    <w:rsid w:val="00FD4151"/>
    <w:rsid w:val="00FE0DA7"/>
    <w:rsid w:val="00FE63C5"/>
    <w:rsid w:val="00FE6834"/>
    <w:rsid w:val="00FF27EE"/>
    <w:rsid w:val="00FF33C1"/>
    <w:rsid w:val="00FF5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E68D3"/>
  <w15:chartTrackingRefBased/>
  <w15:docId w15:val="{8FB43113-0F20-4E83-BF93-ED56EB87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7"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7" w:unhideWhenUsed="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138D"/>
    <w:pPr>
      <w:spacing w:after="270" w:line="270" w:lineRule="exact"/>
      <w:jc w:val="both"/>
    </w:pPr>
    <w:rPr>
      <w:rFonts w:eastAsia="Times New Roman" w:cs="Arial"/>
      <w:lang w:eastAsia="de-DE"/>
    </w:rPr>
  </w:style>
  <w:style w:type="paragraph" w:styleId="berschrift1">
    <w:name w:val="heading 1"/>
    <w:basedOn w:val="Standard"/>
    <w:next w:val="Standard"/>
    <w:link w:val="berschrift1Zchn"/>
    <w:qFormat/>
    <w:rsid w:val="00890ACC"/>
    <w:pPr>
      <w:keepNext/>
      <w:keepLines/>
      <w:numPr>
        <w:numId w:val="11"/>
      </w:numPr>
      <w:spacing w:after="160"/>
      <w:jc w:val="left"/>
      <w:outlineLvl w:val="0"/>
    </w:pPr>
    <w:rPr>
      <w:b/>
    </w:rPr>
  </w:style>
  <w:style w:type="paragraph" w:styleId="berschrift2">
    <w:name w:val="heading 2"/>
    <w:basedOn w:val="Standard"/>
    <w:next w:val="Standard"/>
    <w:link w:val="berschrift2Zchn"/>
    <w:qFormat/>
    <w:rsid w:val="00890ACC"/>
    <w:pPr>
      <w:keepNext/>
      <w:keepLines/>
      <w:numPr>
        <w:ilvl w:val="1"/>
        <w:numId w:val="11"/>
      </w:numPr>
      <w:spacing w:after="160"/>
      <w:outlineLvl w:val="1"/>
    </w:pPr>
    <w:rPr>
      <w:b/>
    </w:rPr>
  </w:style>
  <w:style w:type="paragraph" w:styleId="berschrift3">
    <w:name w:val="heading 3"/>
    <w:basedOn w:val="Standard"/>
    <w:next w:val="Standard"/>
    <w:link w:val="berschrift3Zchn"/>
    <w:qFormat/>
    <w:rsid w:val="00890ACC"/>
    <w:pPr>
      <w:keepNext/>
      <w:keepLines/>
      <w:numPr>
        <w:ilvl w:val="2"/>
        <w:numId w:val="11"/>
      </w:numPr>
      <w:spacing w:after="160"/>
      <w:outlineLvl w:val="2"/>
    </w:pPr>
    <w:rPr>
      <w:b/>
    </w:rPr>
  </w:style>
  <w:style w:type="paragraph" w:styleId="berschrift4">
    <w:name w:val="heading 4"/>
    <w:basedOn w:val="berschrift3"/>
    <w:next w:val="Standard"/>
    <w:link w:val="berschrift4Zchn"/>
    <w:qFormat/>
    <w:rsid w:val="00890ACC"/>
    <w:pPr>
      <w:numPr>
        <w:ilvl w:val="3"/>
      </w:numPr>
      <w:outlineLvl w:val="3"/>
    </w:pPr>
    <w:rPr>
      <w:rFonts w:eastAsiaTheme="majorEastAsia" w:cstheme="majorBidi"/>
      <w:szCs w:val="32"/>
    </w:rPr>
  </w:style>
  <w:style w:type="paragraph" w:styleId="berschrift5">
    <w:name w:val="heading 5"/>
    <w:basedOn w:val="berschrift4"/>
    <w:next w:val="Standard"/>
    <w:link w:val="berschrift5Zchn"/>
    <w:qFormat/>
    <w:rsid w:val="00890ACC"/>
    <w:pPr>
      <w:numPr>
        <w:ilvl w:val="4"/>
      </w:numPr>
      <w:outlineLvl w:val="4"/>
    </w:pPr>
  </w:style>
  <w:style w:type="paragraph" w:styleId="berschrift6">
    <w:name w:val="heading 6"/>
    <w:basedOn w:val="berschrift5"/>
    <w:next w:val="Standard"/>
    <w:link w:val="berschrift6Zchn"/>
    <w:qFormat/>
    <w:rsid w:val="00890ACC"/>
    <w:pPr>
      <w:numPr>
        <w:ilvl w:val="5"/>
      </w:numPr>
      <w:outlineLvl w:val="5"/>
    </w:pPr>
  </w:style>
  <w:style w:type="paragraph" w:styleId="berschrift7">
    <w:name w:val="heading 7"/>
    <w:basedOn w:val="berschrift6"/>
    <w:next w:val="Standard"/>
    <w:link w:val="berschrift7Zchn"/>
    <w:qFormat/>
    <w:rsid w:val="001A1C23"/>
    <w:pPr>
      <w:numPr>
        <w:ilvl w:val="6"/>
      </w:numPr>
      <w:outlineLvl w:val="6"/>
    </w:pPr>
  </w:style>
  <w:style w:type="paragraph" w:styleId="berschrift8">
    <w:name w:val="heading 8"/>
    <w:basedOn w:val="berschrift6"/>
    <w:next w:val="Standard"/>
    <w:link w:val="berschrift8Zchn"/>
    <w:qFormat/>
    <w:rsid w:val="00890ACC"/>
    <w:pPr>
      <w:numPr>
        <w:ilvl w:val="7"/>
      </w:numPr>
      <w:outlineLvl w:val="7"/>
    </w:pPr>
  </w:style>
  <w:style w:type="paragraph" w:styleId="berschrift9">
    <w:name w:val="heading 9"/>
    <w:basedOn w:val="berschrift6"/>
    <w:next w:val="Standard"/>
    <w:link w:val="berschrift9Zchn"/>
    <w:qFormat/>
    <w:rsid w:val="00890ACC"/>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rechnung">
    <w:name w:val="Abrechnung"/>
    <w:uiPriority w:val="6"/>
    <w:rsid w:val="00D500B6"/>
    <w:pPr>
      <w:tabs>
        <w:tab w:val="right" w:pos="6804"/>
        <w:tab w:val="right" w:pos="9072"/>
      </w:tabs>
      <w:spacing w:after="0" w:line="240" w:lineRule="atLeast"/>
    </w:pPr>
    <w:rPr>
      <w:rFonts w:eastAsia="Times New Roman"/>
      <w:lang w:eastAsia="de-DE"/>
    </w:rPr>
  </w:style>
  <w:style w:type="paragraph" w:customStyle="1" w:styleId="Adresse">
    <w:name w:val="Adresse"/>
    <w:uiPriority w:val="6"/>
    <w:rsid w:val="00D500B6"/>
    <w:pPr>
      <w:spacing w:after="0" w:line="240" w:lineRule="atLeast"/>
    </w:pPr>
    <w:rPr>
      <w:rFonts w:eastAsia="Times New Roman"/>
      <w:lang w:eastAsia="de-DE"/>
    </w:rPr>
  </w:style>
  <w:style w:type="paragraph" w:styleId="Anrede">
    <w:name w:val="Salutation"/>
    <w:basedOn w:val="Standard"/>
    <w:link w:val="AnredeZchn"/>
    <w:uiPriority w:val="6"/>
    <w:rsid w:val="00DB1A33"/>
  </w:style>
  <w:style w:type="character" w:customStyle="1" w:styleId="AnredeZchn">
    <w:name w:val="Anrede Zchn"/>
    <w:basedOn w:val="Absatz-Standardschriftart"/>
    <w:link w:val="Anrede"/>
    <w:uiPriority w:val="6"/>
    <w:rsid w:val="002F16C4"/>
    <w:rPr>
      <w:rFonts w:ascii="Arial" w:eastAsia="Times New Roman" w:hAnsi="Arial" w:cs="Times New Roman"/>
      <w:sz w:val="20"/>
      <w:szCs w:val="20"/>
      <w:lang w:eastAsia="de-DE"/>
    </w:rPr>
  </w:style>
  <w:style w:type="paragraph" w:customStyle="1" w:styleId="Betreff">
    <w:name w:val="Betreff"/>
    <w:uiPriority w:val="3"/>
    <w:rsid w:val="00D500B6"/>
    <w:pPr>
      <w:spacing w:after="0" w:line="240" w:lineRule="auto"/>
    </w:pPr>
    <w:rPr>
      <w:rFonts w:eastAsia="Times New Roman"/>
      <w:b/>
      <w:lang w:eastAsia="de-DE"/>
    </w:rPr>
  </w:style>
  <w:style w:type="paragraph" w:customStyle="1" w:styleId="BK1">
    <w:name w:val="BK1"/>
    <w:uiPriority w:val="6"/>
    <w:rsid w:val="00DB1A33"/>
    <w:pPr>
      <w:spacing w:after="0" w:line="240" w:lineRule="auto"/>
    </w:pPr>
    <w:rPr>
      <w:rFonts w:eastAsia="Times New Roman" w:cs="Arial"/>
      <w:lang w:eastAsia="de-DE"/>
    </w:rPr>
  </w:style>
  <w:style w:type="paragraph" w:customStyle="1" w:styleId="BK2">
    <w:name w:val="BK2"/>
    <w:uiPriority w:val="6"/>
    <w:rsid w:val="00DB1A33"/>
    <w:pPr>
      <w:spacing w:after="0" w:line="240" w:lineRule="auto"/>
    </w:pPr>
    <w:rPr>
      <w:rFonts w:eastAsia="Times New Roman" w:cs="Arial"/>
      <w:sz w:val="16"/>
      <w:lang w:eastAsia="de-DE"/>
    </w:rPr>
  </w:style>
  <w:style w:type="paragraph" w:customStyle="1" w:styleId="BK3">
    <w:name w:val="BK3"/>
    <w:uiPriority w:val="6"/>
    <w:rsid w:val="00DB1A33"/>
    <w:pPr>
      <w:framePr w:w="2268" w:h="2835" w:hRule="exact" w:hSpace="142" w:vSpace="142" w:wrap="around" w:vAnchor="page" w:hAnchor="page" w:x="9922" w:y="3119"/>
      <w:spacing w:after="0" w:line="240" w:lineRule="auto"/>
    </w:pPr>
    <w:rPr>
      <w:rFonts w:eastAsia="Times New Roman" w:cs="Arial"/>
      <w:lang w:eastAsia="de-DE"/>
    </w:rPr>
  </w:style>
  <w:style w:type="paragraph" w:customStyle="1" w:styleId="BK4">
    <w:name w:val="BK4"/>
    <w:uiPriority w:val="6"/>
    <w:rsid w:val="00DB1A33"/>
    <w:pPr>
      <w:spacing w:after="0" w:line="240" w:lineRule="auto"/>
    </w:pPr>
    <w:rPr>
      <w:rFonts w:eastAsia="Times New Roman" w:cs="Arial"/>
      <w:lang w:eastAsia="de-DE"/>
    </w:rPr>
  </w:style>
  <w:style w:type="paragraph" w:customStyle="1" w:styleId="FordAufstellung">
    <w:name w:val="FordAufstellung"/>
    <w:uiPriority w:val="6"/>
    <w:rsid w:val="00DB1A33"/>
    <w:pPr>
      <w:tabs>
        <w:tab w:val="right" w:pos="6804"/>
        <w:tab w:val="right" w:pos="9072"/>
      </w:tabs>
      <w:spacing w:after="0" w:line="240" w:lineRule="atLeast"/>
    </w:pPr>
    <w:rPr>
      <w:rFonts w:eastAsia="Times New Roman"/>
      <w:lang w:eastAsia="de-DE"/>
    </w:rPr>
  </w:style>
  <w:style w:type="paragraph" w:styleId="Funotentext">
    <w:name w:val="footnote text"/>
    <w:basedOn w:val="Standard"/>
    <w:link w:val="FunotentextZchn"/>
    <w:semiHidden/>
    <w:rsid w:val="009765D9"/>
    <w:pPr>
      <w:tabs>
        <w:tab w:val="left" w:pos="1843"/>
        <w:tab w:val="left" w:pos="2552"/>
        <w:tab w:val="left" w:pos="3261"/>
        <w:tab w:val="left" w:pos="3969"/>
        <w:tab w:val="left" w:pos="4678"/>
        <w:tab w:val="left" w:pos="5387"/>
        <w:tab w:val="left" w:pos="6096"/>
        <w:tab w:val="left" w:pos="6804"/>
        <w:tab w:val="left" w:pos="7513"/>
        <w:tab w:val="left" w:pos="8222"/>
        <w:tab w:val="left" w:pos="8931"/>
      </w:tabs>
      <w:spacing w:after="120" w:line="240" w:lineRule="auto"/>
    </w:pPr>
    <w:rPr>
      <w:sz w:val="18"/>
    </w:rPr>
  </w:style>
  <w:style w:type="character" w:customStyle="1" w:styleId="FunotentextZchn">
    <w:name w:val="Fußnotentext Zchn"/>
    <w:basedOn w:val="Absatz-Standardschriftart"/>
    <w:link w:val="Funotentext"/>
    <w:semiHidden/>
    <w:rsid w:val="009765D9"/>
    <w:rPr>
      <w:sz w:val="18"/>
    </w:rPr>
  </w:style>
  <w:style w:type="character" w:styleId="Funotenzeichen">
    <w:name w:val="footnote reference"/>
    <w:semiHidden/>
    <w:rsid w:val="00DB1A33"/>
    <w:rPr>
      <w:position w:val="6"/>
      <w:sz w:val="16"/>
    </w:rPr>
  </w:style>
  <w:style w:type="paragraph" w:styleId="Fuzeile">
    <w:name w:val="footer"/>
    <w:basedOn w:val="Standard"/>
    <w:link w:val="FuzeileZchn"/>
    <w:uiPriority w:val="3"/>
    <w:rsid w:val="00DB1A33"/>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jc w:val="right"/>
    </w:pPr>
  </w:style>
  <w:style w:type="character" w:customStyle="1" w:styleId="FuzeileZchn">
    <w:name w:val="Fußzeile Zchn"/>
    <w:basedOn w:val="Absatz-Standardschriftart"/>
    <w:link w:val="Fuzeile"/>
    <w:uiPriority w:val="3"/>
    <w:rsid w:val="004F5D5B"/>
    <w:rPr>
      <w:rFonts w:ascii="Arial" w:eastAsia="Times New Roman" w:hAnsi="Arial" w:cs="Times New Roman"/>
      <w:sz w:val="20"/>
      <w:szCs w:val="20"/>
      <w:lang w:eastAsia="de-DE"/>
    </w:rPr>
  </w:style>
  <w:style w:type="paragraph" w:styleId="Kopfzeile">
    <w:name w:val="header"/>
    <w:basedOn w:val="Standard"/>
    <w:link w:val="KopfzeileZchn"/>
    <w:uiPriority w:val="3"/>
    <w:rsid w:val="00CE52F7"/>
    <w:pPr>
      <w:tabs>
        <w:tab w:val="center" w:pos="4819"/>
        <w:tab w:val="right" w:pos="9071"/>
      </w:tabs>
      <w:spacing w:after="0" w:line="240" w:lineRule="auto"/>
      <w:jc w:val="right"/>
    </w:pPr>
  </w:style>
  <w:style w:type="character" w:customStyle="1" w:styleId="KopfzeileZchn">
    <w:name w:val="Kopfzeile Zchn"/>
    <w:basedOn w:val="Absatz-Standardschriftart"/>
    <w:link w:val="Kopfzeile"/>
    <w:uiPriority w:val="3"/>
    <w:rsid w:val="00CE52F7"/>
  </w:style>
  <w:style w:type="paragraph" w:styleId="Makrotext">
    <w:name w:val="macro"/>
    <w:link w:val="MakrotextZchn"/>
    <w:semiHidden/>
    <w:rsid w:val="00DB1A33"/>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Times New Roman" w:eastAsia="Times New Roman" w:hAnsi="Times New Roman"/>
      <w:lang w:eastAsia="de-DE"/>
    </w:rPr>
  </w:style>
  <w:style w:type="character" w:customStyle="1" w:styleId="MakrotextZchn">
    <w:name w:val="Makrotext Zchn"/>
    <w:basedOn w:val="Absatz-Standardschriftart"/>
    <w:link w:val="Makrotext"/>
    <w:semiHidden/>
    <w:rsid w:val="00DB1A33"/>
    <w:rPr>
      <w:rFonts w:ascii="Times New Roman" w:eastAsia="Times New Roman" w:hAnsi="Times New Roman" w:cs="Times New Roman"/>
      <w:sz w:val="20"/>
      <w:szCs w:val="20"/>
      <w:lang w:eastAsia="de-DE"/>
    </w:rPr>
  </w:style>
  <w:style w:type="character" w:styleId="Seitenzahl">
    <w:name w:val="page number"/>
    <w:basedOn w:val="Absatz-Standardschriftart"/>
    <w:uiPriority w:val="2"/>
    <w:rsid w:val="00DB1A33"/>
  </w:style>
  <w:style w:type="paragraph" w:styleId="Standardeinzug">
    <w:name w:val="Normal Indent"/>
    <w:basedOn w:val="Standard"/>
    <w:uiPriority w:val="7"/>
    <w:rsid w:val="00DB1A33"/>
    <w:pPr>
      <w:ind w:left="708"/>
    </w:pPr>
  </w:style>
  <w:style w:type="character" w:customStyle="1" w:styleId="berschrift1Zchn">
    <w:name w:val="Überschrift 1 Zchn"/>
    <w:basedOn w:val="Absatz-Standardschriftart"/>
    <w:link w:val="berschrift1"/>
    <w:uiPriority w:val="1"/>
    <w:rsid w:val="002F16C4"/>
    <w:rPr>
      <w:rFonts w:ascii="Arial" w:eastAsia="Times New Roman" w:hAnsi="Arial" w:cs="Times New Roman"/>
      <w:b/>
      <w:sz w:val="20"/>
      <w:szCs w:val="20"/>
      <w:lang w:eastAsia="de-DE"/>
    </w:rPr>
  </w:style>
  <w:style w:type="character" w:customStyle="1" w:styleId="berschrift2Zchn">
    <w:name w:val="Überschrift 2 Zchn"/>
    <w:basedOn w:val="Absatz-Standardschriftart"/>
    <w:link w:val="berschrift2"/>
    <w:uiPriority w:val="1"/>
    <w:rsid w:val="002F16C4"/>
    <w:rPr>
      <w:rFonts w:ascii="Arial" w:eastAsia="Times New Roman" w:hAnsi="Arial" w:cs="Times New Roman"/>
      <w:b/>
      <w:sz w:val="20"/>
      <w:szCs w:val="20"/>
      <w:lang w:eastAsia="de-DE"/>
    </w:rPr>
  </w:style>
  <w:style w:type="character" w:customStyle="1" w:styleId="berschrift3Zchn">
    <w:name w:val="Überschrift 3 Zchn"/>
    <w:basedOn w:val="Absatz-Standardschriftart"/>
    <w:link w:val="berschrift3"/>
    <w:rsid w:val="002F16C4"/>
    <w:rPr>
      <w:rFonts w:ascii="Arial" w:eastAsia="Times New Roman" w:hAnsi="Arial" w:cs="Times New Roman"/>
      <w:b/>
      <w:sz w:val="20"/>
      <w:szCs w:val="20"/>
      <w:lang w:eastAsia="de-DE"/>
    </w:rPr>
  </w:style>
  <w:style w:type="paragraph" w:customStyle="1" w:styleId="AufzhlungBulletPunkt">
    <w:name w:val="AufzählungBulletPunkt"/>
    <w:basedOn w:val="Standard"/>
    <w:uiPriority w:val="2"/>
    <w:qFormat/>
    <w:rsid w:val="001A1C23"/>
    <w:pPr>
      <w:numPr>
        <w:numId w:val="1"/>
      </w:numPr>
    </w:pPr>
    <w:rPr>
      <w:rFonts w:cstheme="minorBidi"/>
      <w:szCs w:val="24"/>
    </w:rPr>
  </w:style>
  <w:style w:type="paragraph" w:customStyle="1" w:styleId="AufzhlungStrich">
    <w:name w:val="AufzählungStrich"/>
    <w:basedOn w:val="Standard"/>
    <w:uiPriority w:val="2"/>
    <w:qFormat/>
    <w:rsid w:val="001A1C23"/>
    <w:pPr>
      <w:numPr>
        <w:numId w:val="2"/>
      </w:numPr>
    </w:pPr>
    <w:rPr>
      <w:rFonts w:cstheme="minorBidi"/>
      <w:szCs w:val="24"/>
    </w:rPr>
  </w:style>
  <w:style w:type="paragraph" w:customStyle="1" w:styleId="Beweis">
    <w:name w:val="Beweis"/>
    <w:basedOn w:val="Standard"/>
    <w:next w:val="Standard"/>
    <w:uiPriority w:val="2"/>
    <w:rsid w:val="002F16C4"/>
    <w:pPr>
      <w:numPr>
        <w:numId w:val="3"/>
      </w:numPr>
      <w:suppressLineNumbers/>
      <w:tabs>
        <w:tab w:val="left" w:pos="1418"/>
      </w:tabs>
    </w:pPr>
    <w:rPr>
      <w:kern w:val="22"/>
      <w:szCs w:val="24"/>
    </w:rPr>
  </w:style>
  <w:style w:type="paragraph" w:customStyle="1" w:styleId="DokumentTitel">
    <w:name w:val="DokumentTitel"/>
    <w:basedOn w:val="Standard"/>
    <w:next w:val="Standard"/>
    <w:uiPriority w:val="3"/>
    <w:qFormat/>
    <w:rsid w:val="001A1C23"/>
    <w:pPr>
      <w:spacing w:before="360" w:after="480"/>
    </w:pPr>
    <w:rPr>
      <w:rFonts w:cstheme="minorBidi"/>
      <w:b/>
      <w:sz w:val="32"/>
      <w:szCs w:val="24"/>
    </w:rPr>
  </w:style>
  <w:style w:type="paragraph" w:customStyle="1" w:styleId="DokumentUntertitel">
    <w:name w:val="DokumentUntertitel"/>
    <w:basedOn w:val="DokumentTitel"/>
    <w:uiPriority w:val="3"/>
    <w:qFormat/>
    <w:rsid w:val="001A1C23"/>
    <w:pPr>
      <w:spacing w:after="840"/>
    </w:pPr>
    <w:rPr>
      <w:sz w:val="24"/>
    </w:rPr>
  </w:style>
  <w:style w:type="paragraph" w:customStyle="1" w:styleId="Einzug">
    <w:name w:val="Einzug"/>
    <w:basedOn w:val="Standard"/>
    <w:uiPriority w:val="2"/>
    <w:qFormat/>
    <w:rsid w:val="001A1C23"/>
    <w:pPr>
      <w:ind w:left="794"/>
    </w:pPr>
    <w:rPr>
      <w:rFonts w:cstheme="minorBidi"/>
      <w:szCs w:val="24"/>
    </w:rPr>
  </w:style>
  <w:style w:type="paragraph" w:customStyle="1" w:styleId="Glaubhaftmachung">
    <w:name w:val="Glaubhaftmachung"/>
    <w:basedOn w:val="Standard"/>
    <w:next w:val="Standard"/>
    <w:uiPriority w:val="2"/>
    <w:rsid w:val="001A1C23"/>
    <w:pPr>
      <w:numPr>
        <w:numId w:val="4"/>
      </w:numPr>
      <w:tabs>
        <w:tab w:val="left" w:pos="2552"/>
      </w:tabs>
    </w:pPr>
    <w:rPr>
      <w:kern w:val="22"/>
      <w:szCs w:val="24"/>
    </w:rPr>
  </w:style>
  <w:style w:type="numbering" w:customStyle="1" w:styleId="JuristischeNummerierung">
    <w:name w:val="JuristischeNummerierung"/>
    <w:uiPriority w:val="99"/>
    <w:rsid w:val="001A1C23"/>
    <w:pPr>
      <w:numPr>
        <w:numId w:val="5"/>
      </w:numPr>
    </w:pPr>
  </w:style>
  <w:style w:type="paragraph" w:styleId="Listenabsatz">
    <w:name w:val="List Paragraph"/>
    <w:basedOn w:val="Standard"/>
    <w:uiPriority w:val="34"/>
    <w:qFormat/>
    <w:rsid w:val="001A1C23"/>
    <w:pPr>
      <w:ind w:left="720"/>
      <w:contextualSpacing/>
    </w:pPr>
    <w:rPr>
      <w:rFonts w:cstheme="minorBidi"/>
      <w:szCs w:val="24"/>
    </w:rPr>
  </w:style>
  <w:style w:type="paragraph" w:customStyle="1" w:styleId="StandardmitEinzug">
    <w:name w:val="Standard mit Einzug"/>
    <w:basedOn w:val="Standard"/>
    <w:uiPriority w:val="3"/>
    <w:qFormat/>
    <w:rsid w:val="001A1C23"/>
    <w:pPr>
      <w:ind w:left="794"/>
    </w:pPr>
    <w:rPr>
      <w:rFonts w:cstheme="minorBidi"/>
      <w:szCs w:val="24"/>
    </w:rPr>
  </w:style>
  <w:style w:type="table" w:styleId="TabelleListe2">
    <w:name w:val="Table List 2"/>
    <w:basedOn w:val="NormaleTabelle"/>
    <w:uiPriority w:val="99"/>
    <w:semiHidden/>
    <w:unhideWhenUsed/>
    <w:rsid w:val="001A1C23"/>
    <w:pPr>
      <w:spacing w:after="270" w:line="270" w:lineRule="exact"/>
      <w:jc w:val="both"/>
    </w:pPr>
    <w:rPr>
      <w:sz w:val="24"/>
      <w:szCs w:val="24"/>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character" w:customStyle="1" w:styleId="berschrift4Zchn">
    <w:name w:val="Überschrift 4 Zchn"/>
    <w:basedOn w:val="Absatz-Standardschriftart"/>
    <w:link w:val="berschrift4"/>
    <w:uiPriority w:val="1"/>
    <w:rsid w:val="002F16C4"/>
    <w:rPr>
      <w:rFonts w:ascii="Arial" w:eastAsiaTheme="majorEastAsia" w:hAnsi="Arial" w:cstheme="majorBidi"/>
      <w:b/>
      <w:sz w:val="20"/>
      <w:szCs w:val="32"/>
    </w:rPr>
  </w:style>
  <w:style w:type="character" w:customStyle="1" w:styleId="berschrift5Zchn">
    <w:name w:val="Überschrift 5 Zchn"/>
    <w:basedOn w:val="Absatz-Standardschriftart"/>
    <w:link w:val="berschrift5"/>
    <w:uiPriority w:val="1"/>
    <w:rsid w:val="002F16C4"/>
    <w:rPr>
      <w:rFonts w:ascii="Arial" w:eastAsiaTheme="majorEastAsia" w:hAnsi="Arial" w:cstheme="majorBidi"/>
      <w:b/>
      <w:sz w:val="20"/>
      <w:szCs w:val="32"/>
    </w:rPr>
  </w:style>
  <w:style w:type="character" w:customStyle="1" w:styleId="berschrift6Zchn">
    <w:name w:val="Überschrift 6 Zchn"/>
    <w:basedOn w:val="Absatz-Standardschriftart"/>
    <w:link w:val="berschrift6"/>
    <w:uiPriority w:val="1"/>
    <w:rsid w:val="002F16C4"/>
    <w:rPr>
      <w:rFonts w:ascii="Arial" w:eastAsiaTheme="majorEastAsia" w:hAnsi="Arial" w:cstheme="majorBidi"/>
      <w:b/>
      <w:sz w:val="20"/>
      <w:szCs w:val="32"/>
    </w:rPr>
  </w:style>
  <w:style w:type="character" w:customStyle="1" w:styleId="berschrift7Zchn">
    <w:name w:val="Überschrift 7 Zchn"/>
    <w:basedOn w:val="Absatz-Standardschriftart"/>
    <w:link w:val="berschrift7"/>
    <w:uiPriority w:val="1"/>
    <w:rsid w:val="002F16C4"/>
    <w:rPr>
      <w:rFonts w:ascii="Arial" w:eastAsiaTheme="majorEastAsia" w:hAnsi="Arial" w:cstheme="majorBidi"/>
      <w:b/>
      <w:sz w:val="20"/>
      <w:szCs w:val="32"/>
    </w:rPr>
  </w:style>
  <w:style w:type="character" w:customStyle="1" w:styleId="berschrift8Zchn">
    <w:name w:val="Überschrift 8 Zchn"/>
    <w:basedOn w:val="Absatz-Standardschriftart"/>
    <w:link w:val="berschrift8"/>
    <w:uiPriority w:val="1"/>
    <w:rsid w:val="002F16C4"/>
    <w:rPr>
      <w:rFonts w:ascii="Arial" w:eastAsiaTheme="majorEastAsia" w:hAnsi="Arial" w:cstheme="majorBidi"/>
      <w:b/>
      <w:sz w:val="20"/>
      <w:szCs w:val="32"/>
    </w:rPr>
  </w:style>
  <w:style w:type="character" w:customStyle="1" w:styleId="berschrift9Zchn">
    <w:name w:val="Überschrift 9 Zchn"/>
    <w:basedOn w:val="Absatz-Standardschriftart"/>
    <w:link w:val="berschrift9"/>
    <w:uiPriority w:val="1"/>
    <w:rsid w:val="002F16C4"/>
    <w:rPr>
      <w:rFonts w:ascii="Arial" w:eastAsiaTheme="majorEastAsia" w:hAnsi="Arial" w:cstheme="majorBidi"/>
      <w:b/>
      <w:sz w:val="20"/>
      <w:szCs w:val="32"/>
    </w:rPr>
  </w:style>
  <w:style w:type="paragraph" w:customStyle="1" w:styleId="berschrift1JurNum">
    <w:name w:val="Überschrift_1_JurNum"/>
    <w:basedOn w:val="berschrift1"/>
    <w:uiPriority w:val="8"/>
    <w:qFormat/>
    <w:rsid w:val="001A1C23"/>
    <w:pPr>
      <w:numPr>
        <w:numId w:val="20"/>
      </w:numPr>
    </w:pPr>
    <w:rPr>
      <w:rFonts w:eastAsiaTheme="majorEastAsia" w:cstheme="majorBidi"/>
      <w:szCs w:val="32"/>
    </w:rPr>
  </w:style>
  <w:style w:type="paragraph" w:customStyle="1" w:styleId="berschrift2JurNum">
    <w:name w:val="Überschrift_2_JurNum"/>
    <w:basedOn w:val="berschrift2"/>
    <w:uiPriority w:val="8"/>
    <w:qFormat/>
    <w:rsid w:val="001A1C23"/>
    <w:pPr>
      <w:numPr>
        <w:numId w:val="20"/>
      </w:numPr>
    </w:pPr>
    <w:rPr>
      <w:rFonts w:eastAsiaTheme="majorEastAsia" w:cstheme="majorBidi"/>
      <w:szCs w:val="26"/>
    </w:rPr>
  </w:style>
  <w:style w:type="paragraph" w:customStyle="1" w:styleId="berschrift3JurNum">
    <w:name w:val="Überschrift_3_JurNum"/>
    <w:basedOn w:val="berschrift3"/>
    <w:uiPriority w:val="8"/>
    <w:qFormat/>
    <w:rsid w:val="001A1C23"/>
    <w:pPr>
      <w:numPr>
        <w:numId w:val="20"/>
      </w:numPr>
    </w:pPr>
    <w:rPr>
      <w:rFonts w:eastAsiaTheme="majorEastAsia" w:cstheme="majorBidi"/>
      <w:szCs w:val="32"/>
    </w:rPr>
  </w:style>
  <w:style w:type="paragraph" w:customStyle="1" w:styleId="berschrift4JurNum">
    <w:name w:val="Überschrift_4_JurNum"/>
    <w:basedOn w:val="berschrift4"/>
    <w:uiPriority w:val="8"/>
    <w:qFormat/>
    <w:rsid w:val="001A1C23"/>
    <w:pPr>
      <w:numPr>
        <w:numId w:val="20"/>
      </w:numPr>
    </w:pPr>
  </w:style>
  <w:style w:type="paragraph" w:customStyle="1" w:styleId="berschrift5JurNum">
    <w:name w:val="Überschrift_5_JurNum"/>
    <w:basedOn w:val="berschrift5"/>
    <w:uiPriority w:val="8"/>
    <w:qFormat/>
    <w:rsid w:val="001A1C23"/>
    <w:pPr>
      <w:numPr>
        <w:numId w:val="20"/>
      </w:numPr>
    </w:pPr>
  </w:style>
  <w:style w:type="paragraph" w:customStyle="1" w:styleId="berschrift6JurNum">
    <w:name w:val="Überschrift_6_JurNum"/>
    <w:basedOn w:val="berschrift6"/>
    <w:uiPriority w:val="8"/>
    <w:qFormat/>
    <w:rsid w:val="001A1C23"/>
    <w:pPr>
      <w:numPr>
        <w:numId w:val="20"/>
      </w:numPr>
    </w:pPr>
  </w:style>
  <w:style w:type="paragraph" w:customStyle="1" w:styleId="berschrift7JurNum">
    <w:name w:val="Überschrift_7_JurNum"/>
    <w:basedOn w:val="berschrift7"/>
    <w:uiPriority w:val="8"/>
    <w:qFormat/>
    <w:rsid w:val="001A1C23"/>
    <w:pPr>
      <w:numPr>
        <w:numId w:val="20"/>
      </w:numPr>
    </w:pPr>
  </w:style>
  <w:style w:type="paragraph" w:customStyle="1" w:styleId="berschrift8JurNum">
    <w:name w:val="Überschrift_8_JurNum"/>
    <w:basedOn w:val="berschrift8"/>
    <w:uiPriority w:val="8"/>
    <w:qFormat/>
    <w:rsid w:val="001A1C23"/>
    <w:pPr>
      <w:numPr>
        <w:numId w:val="20"/>
      </w:numPr>
    </w:pPr>
  </w:style>
  <w:style w:type="paragraph" w:customStyle="1" w:styleId="berschrift9JurNum">
    <w:name w:val="Überschrift_9_JurNum"/>
    <w:basedOn w:val="berschrift9"/>
    <w:uiPriority w:val="8"/>
    <w:qFormat/>
    <w:rsid w:val="001A1C23"/>
    <w:pPr>
      <w:numPr>
        <w:numId w:val="20"/>
      </w:numPr>
    </w:pPr>
  </w:style>
  <w:style w:type="paragraph" w:styleId="Zitat">
    <w:name w:val="Quote"/>
    <w:basedOn w:val="Standard"/>
    <w:next w:val="Standard"/>
    <w:link w:val="ZitatZchn"/>
    <w:uiPriority w:val="29"/>
    <w:qFormat/>
    <w:rsid w:val="001A1C23"/>
    <w:pPr>
      <w:adjustRightInd w:val="0"/>
      <w:ind w:left="794"/>
    </w:pPr>
    <w:rPr>
      <w:rFonts w:cstheme="minorBidi"/>
      <w:i/>
      <w:iCs/>
      <w:color w:val="404040" w:themeColor="text1" w:themeTint="BF"/>
      <w:szCs w:val="24"/>
    </w:rPr>
  </w:style>
  <w:style w:type="character" w:customStyle="1" w:styleId="ZitatZchn">
    <w:name w:val="Zitat Zchn"/>
    <w:basedOn w:val="Absatz-Standardschriftart"/>
    <w:link w:val="Zitat"/>
    <w:uiPriority w:val="29"/>
    <w:rsid w:val="001A1C23"/>
    <w:rPr>
      <w:rFonts w:ascii="Arial" w:hAnsi="Arial"/>
      <w:i/>
      <w:iCs/>
      <w:color w:val="404040" w:themeColor="text1" w:themeTint="BF"/>
      <w:sz w:val="20"/>
      <w:szCs w:val="24"/>
    </w:rPr>
  </w:style>
  <w:style w:type="paragraph" w:customStyle="1" w:styleId="Standard-EinfacherZeilenabstand">
    <w:name w:val="Standard-EinfacherZeilenabstand"/>
    <w:basedOn w:val="Standard"/>
    <w:qFormat/>
    <w:rsid w:val="00EB1018"/>
    <w:pPr>
      <w:spacing w:after="0" w:line="240" w:lineRule="auto"/>
    </w:pPr>
  </w:style>
  <w:style w:type="paragraph" w:customStyle="1" w:styleId="VertragAbsatz">
    <w:name w:val="VertragAbsatz"/>
    <w:basedOn w:val="VertragParagraph"/>
    <w:qFormat/>
    <w:rsid w:val="001428CF"/>
    <w:pPr>
      <w:keepNext w:val="0"/>
      <w:numPr>
        <w:ilvl w:val="2"/>
      </w:numPr>
      <w:spacing w:before="0" w:after="270"/>
      <w:outlineLvl w:val="9"/>
    </w:pPr>
    <w:rPr>
      <w:b w:val="0"/>
    </w:rPr>
  </w:style>
  <w:style w:type="paragraph" w:customStyle="1" w:styleId="VertragAbschnitt">
    <w:name w:val="VertragAbschnitt"/>
    <w:basedOn w:val="Standard"/>
    <w:next w:val="VertragParagraph"/>
    <w:qFormat/>
    <w:rsid w:val="001428CF"/>
    <w:pPr>
      <w:keepNext/>
      <w:keepLines/>
      <w:numPr>
        <w:numId w:val="32"/>
      </w:numPr>
      <w:spacing w:before="600" w:after="360"/>
      <w:outlineLvl w:val="0"/>
    </w:pPr>
    <w:rPr>
      <w:rFonts w:cstheme="minorBidi"/>
      <w:b/>
      <w:szCs w:val="24"/>
    </w:rPr>
  </w:style>
  <w:style w:type="paragraph" w:customStyle="1" w:styleId="VertragParagraph">
    <w:name w:val="VertragParagraph"/>
    <w:basedOn w:val="VertragAbschnitt"/>
    <w:next w:val="VertragAbsatz"/>
    <w:qFormat/>
    <w:rsid w:val="00C43620"/>
    <w:pPr>
      <w:numPr>
        <w:ilvl w:val="1"/>
      </w:numPr>
      <w:spacing w:before="480" w:after="200"/>
      <w:outlineLvl w:val="1"/>
    </w:pPr>
  </w:style>
  <w:style w:type="paragraph" w:customStyle="1" w:styleId="BriefAnschrift">
    <w:name w:val="Brief_Anschrift"/>
    <w:rsid w:val="0013138D"/>
    <w:pPr>
      <w:spacing w:after="0" w:line="220" w:lineRule="exact"/>
    </w:pPr>
    <w:rPr>
      <w:rFonts w:eastAsia="Times New Roman" w:cs="Arial"/>
      <w:lang w:eastAsia="de-DE"/>
    </w:rPr>
  </w:style>
  <w:style w:type="paragraph" w:customStyle="1" w:styleId="BriefBetreffzeile">
    <w:name w:val="Brief_Betreffzeile"/>
    <w:basedOn w:val="Standard"/>
    <w:next w:val="Standard"/>
    <w:semiHidden/>
    <w:rsid w:val="0013138D"/>
    <w:pPr>
      <w:spacing w:after="540"/>
      <w:jc w:val="left"/>
    </w:pPr>
    <w:rPr>
      <w:b/>
      <w:bCs/>
    </w:rPr>
  </w:style>
  <w:style w:type="paragraph" w:customStyle="1" w:styleId="BriefBezugszeilenlinks">
    <w:name w:val="Brief_Bezugszeilen_links"/>
    <w:link w:val="BriefBezugszeilenlinksChar"/>
    <w:semiHidden/>
    <w:rsid w:val="0013138D"/>
    <w:pPr>
      <w:widowControl w:val="0"/>
      <w:spacing w:after="0" w:line="220" w:lineRule="exact"/>
    </w:pPr>
    <w:rPr>
      <w:rFonts w:eastAsia="Times New Roman" w:cs="Arial"/>
      <w:noProof/>
      <w:sz w:val="24"/>
      <w:szCs w:val="24"/>
      <w:lang w:eastAsia="de-DE"/>
    </w:rPr>
  </w:style>
  <w:style w:type="paragraph" w:customStyle="1" w:styleId="BriefBezugszeilenrechts">
    <w:name w:val="Brief_Bezugszeilen_rechts"/>
    <w:basedOn w:val="BriefBezugszeilenlinks"/>
    <w:link w:val="BriefBezugszeilenrechtsChar"/>
    <w:semiHidden/>
    <w:rsid w:val="0013138D"/>
    <w:pPr>
      <w:jc w:val="right"/>
    </w:pPr>
  </w:style>
  <w:style w:type="character" w:styleId="Fett">
    <w:name w:val="Strong"/>
    <w:qFormat/>
    <w:rsid w:val="0013138D"/>
    <w:rPr>
      <w:b/>
      <w:bCs/>
    </w:rPr>
  </w:style>
  <w:style w:type="character" w:customStyle="1" w:styleId="BriefBezugszeilenlinksChar">
    <w:name w:val="Brief_Bezugszeilen_links Char"/>
    <w:link w:val="BriefBezugszeilenlinks"/>
    <w:semiHidden/>
    <w:rsid w:val="0013138D"/>
    <w:rPr>
      <w:rFonts w:eastAsia="Times New Roman" w:cs="Arial"/>
      <w:noProof/>
      <w:sz w:val="24"/>
      <w:szCs w:val="24"/>
      <w:lang w:eastAsia="de-DE"/>
    </w:rPr>
  </w:style>
  <w:style w:type="character" w:customStyle="1" w:styleId="BriefBezugszeilenrechtsChar">
    <w:name w:val="Brief_Bezugszeilen_rechts Char"/>
    <w:basedOn w:val="BriefBezugszeilenlinksChar"/>
    <w:link w:val="BriefBezugszeilenrechts"/>
    <w:semiHidden/>
    <w:rsid w:val="0013138D"/>
    <w:rPr>
      <w:rFonts w:eastAsia="Times New Roman" w:cs="Arial"/>
      <w:noProof/>
      <w:sz w:val="24"/>
      <w:szCs w:val="24"/>
      <w:lang w:eastAsia="de-DE"/>
    </w:rPr>
  </w:style>
  <w:style w:type="character" w:styleId="Hyperlink">
    <w:name w:val="Hyperlink"/>
    <w:basedOn w:val="Absatz-Standardschriftart"/>
    <w:uiPriority w:val="99"/>
    <w:unhideWhenUsed/>
    <w:rsid w:val="0013138D"/>
    <w:rPr>
      <w:color w:val="0563C1" w:themeColor="hyperlink"/>
      <w:u w:val="single"/>
    </w:rPr>
  </w:style>
  <w:style w:type="character" w:styleId="Kommentarzeichen">
    <w:name w:val="annotation reference"/>
    <w:basedOn w:val="Absatz-Standardschriftart"/>
    <w:uiPriority w:val="99"/>
    <w:semiHidden/>
    <w:unhideWhenUsed/>
    <w:rsid w:val="0093207B"/>
    <w:rPr>
      <w:sz w:val="16"/>
      <w:szCs w:val="16"/>
    </w:rPr>
  </w:style>
  <w:style w:type="paragraph" w:styleId="Kommentartext">
    <w:name w:val="annotation text"/>
    <w:basedOn w:val="Standard"/>
    <w:link w:val="KommentartextZchn"/>
    <w:unhideWhenUsed/>
    <w:rsid w:val="0093207B"/>
    <w:pPr>
      <w:spacing w:line="240" w:lineRule="auto"/>
    </w:pPr>
  </w:style>
  <w:style w:type="character" w:customStyle="1" w:styleId="KommentartextZchn">
    <w:name w:val="Kommentartext Zchn"/>
    <w:basedOn w:val="Absatz-Standardschriftart"/>
    <w:link w:val="Kommentartext"/>
    <w:rsid w:val="0093207B"/>
    <w:rPr>
      <w:rFonts w:eastAsia="Times New Roman" w:cs="Arial"/>
      <w:lang w:eastAsia="de-DE"/>
    </w:rPr>
  </w:style>
  <w:style w:type="paragraph" w:styleId="Kommentarthema">
    <w:name w:val="annotation subject"/>
    <w:basedOn w:val="Kommentartext"/>
    <w:next w:val="Kommentartext"/>
    <w:link w:val="KommentarthemaZchn"/>
    <w:uiPriority w:val="99"/>
    <w:semiHidden/>
    <w:unhideWhenUsed/>
    <w:rsid w:val="0093207B"/>
    <w:rPr>
      <w:b/>
      <w:bCs/>
    </w:rPr>
  </w:style>
  <w:style w:type="character" w:customStyle="1" w:styleId="KommentarthemaZchn">
    <w:name w:val="Kommentarthema Zchn"/>
    <w:basedOn w:val="KommentartextZchn"/>
    <w:link w:val="Kommentarthema"/>
    <w:uiPriority w:val="99"/>
    <w:semiHidden/>
    <w:rsid w:val="0093207B"/>
    <w:rPr>
      <w:rFonts w:eastAsia="Times New Roman" w:cs="Arial"/>
      <w:b/>
      <w:bCs/>
      <w:lang w:eastAsia="de-DE"/>
    </w:rPr>
  </w:style>
  <w:style w:type="table" w:styleId="Tabellenraster">
    <w:name w:val="Table Grid"/>
    <w:basedOn w:val="NormaleTabelle"/>
    <w:uiPriority w:val="39"/>
    <w:rsid w:val="0087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1F4D7C"/>
    <w:rPr>
      <w:color w:val="605E5C"/>
      <w:shd w:val="clear" w:color="auto" w:fill="E1DFDD"/>
    </w:rPr>
  </w:style>
  <w:style w:type="character" w:styleId="BesuchterLink">
    <w:name w:val="FollowedHyperlink"/>
    <w:basedOn w:val="Absatz-Standardschriftart"/>
    <w:uiPriority w:val="99"/>
    <w:semiHidden/>
    <w:unhideWhenUsed/>
    <w:rsid w:val="001F4D7C"/>
    <w:rPr>
      <w:color w:val="954F72" w:themeColor="followedHyperlink"/>
      <w:u w:val="single"/>
    </w:rPr>
  </w:style>
  <w:style w:type="paragraph" w:styleId="Sprechblasentext">
    <w:name w:val="Balloon Text"/>
    <w:basedOn w:val="Standard"/>
    <w:link w:val="SprechblasentextZchn"/>
    <w:uiPriority w:val="99"/>
    <w:semiHidden/>
    <w:unhideWhenUsed/>
    <w:rsid w:val="004A28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2884"/>
    <w:rPr>
      <w:rFonts w:ascii="Segoe UI" w:eastAsia="Times New Roman" w:hAnsi="Segoe UI" w:cs="Segoe UI"/>
      <w:sz w:val="18"/>
      <w:szCs w:val="18"/>
      <w:lang w:eastAsia="de-DE"/>
    </w:rPr>
  </w:style>
  <w:style w:type="character" w:customStyle="1" w:styleId="NichtaufgelsteErwhnung2">
    <w:name w:val="Nicht aufgelöste Erwähnung2"/>
    <w:basedOn w:val="Absatz-Standardschriftart"/>
    <w:uiPriority w:val="99"/>
    <w:semiHidden/>
    <w:unhideWhenUsed/>
    <w:rsid w:val="00416A7D"/>
    <w:rPr>
      <w:color w:val="605E5C"/>
      <w:shd w:val="clear" w:color="auto" w:fill="E1DFDD"/>
    </w:rPr>
  </w:style>
  <w:style w:type="character" w:styleId="Platzhaltertext">
    <w:name w:val="Placeholder Text"/>
    <w:basedOn w:val="Absatz-Standardschriftart"/>
    <w:uiPriority w:val="99"/>
    <w:semiHidden/>
    <w:rsid w:val="00B956CA"/>
    <w:rPr>
      <w:color w:val="808080"/>
    </w:rPr>
  </w:style>
  <w:style w:type="paragraph" w:styleId="berarbeitung">
    <w:name w:val="Revision"/>
    <w:hidden/>
    <w:uiPriority w:val="99"/>
    <w:semiHidden/>
    <w:rsid w:val="00FF5278"/>
    <w:pPr>
      <w:spacing w:after="0" w:line="240" w:lineRule="auto"/>
    </w:pPr>
    <w:rPr>
      <w:rFonts w:eastAsia="Times New Roman"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AnNoDATA\1\template\WW160\ANNOBL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A578E100EC45EDADA5BA04BEC366AC"/>
        <w:category>
          <w:name w:val="Allgemein"/>
          <w:gallery w:val="placeholder"/>
        </w:category>
        <w:types>
          <w:type w:val="bbPlcHdr"/>
        </w:types>
        <w:behaviors>
          <w:behavior w:val="content"/>
        </w:behaviors>
        <w:guid w:val="{13535B20-19CA-4819-92EF-35DB3F72763D}"/>
      </w:docPartPr>
      <w:docPartBody>
        <w:p w:rsidR="00972242" w:rsidRDefault="001A5B57" w:rsidP="001A5B57">
          <w:pPr>
            <w:pStyle w:val="79A578E100EC45EDADA5BA04BEC366AC2"/>
          </w:pPr>
          <w:r w:rsidRPr="008E6BF3">
            <w:rPr>
              <w:rStyle w:val="Platzhaltertext"/>
              <w:color w:val="0070C0"/>
            </w:rPr>
            <w:t>Bitte ausfüllen</w:t>
          </w:r>
        </w:p>
      </w:docPartBody>
    </w:docPart>
    <w:docPart>
      <w:docPartPr>
        <w:name w:val="07501658B3D64C9994B2C57C1B90A0F8"/>
        <w:category>
          <w:name w:val="Allgemein"/>
          <w:gallery w:val="placeholder"/>
        </w:category>
        <w:types>
          <w:type w:val="bbPlcHdr"/>
        </w:types>
        <w:behaviors>
          <w:behavior w:val="content"/>
        </w:behaviors>
        <w:guid w:val="{F10B2E03-38CF-48A4-B311-11884011AEE3}"/>
      </w:docPartPr>
      <w:docPartBody>
        <w:p w:rsidR="00972242" w:rsidRDefault="001A5B57" w:rsidP="001A5B57">
          <w:pPr>
            <w:pStyle w:val="07501658B3D64C9994B2C57C1B90A0F82"/>
          </w:pPr>
          <w:r w:rsidRPr="008E6BF3">
            <w:rPr>
              <w:rStyle w:val="Platzhaltertext"/>
              <w:color w:val="0070C0"/>
            </w:rPr>
            <w:t>Bitte ausfüllen</w:t>
          </w:r>
        </w:p>
      </w:docPartBody>
    </w:docPart>
    <w:docPart>
      <w:docPartPr>
        <w:name w:val="1C00B1B3A3B94770A4B112CAA9430131"/>
        <w:category>
          <w:name w:val="Allgemein"/>
          <w:gallery w:val="placeholder"/>
        </w:category>
        <w:types>
          <w:type w:val="bbPlcHdr"/>
        </w:types>
        <w:behaviors>
          <w:behavior w:val="content"/>
        </w:behaviors>
        <w:guid w:val="{91B46AB7-950F-48A3-A2CA-F7C4C3A56990}"/>
      </w:docPartPr>
      <w:docPartBody>
        <w:p w:rsidR="00652C75" w:rsidRDefault="001A5B57" w:rsidP="001A5B57">
          <w:pPr>
            <w:pStyle w:val="1C00B1B3A3B94770A4B112CAA94301312"/>
          </w:pPr>
          <w:r w:rsidRPr="00C609F8">
            <w:rPr>
              <w:bCs/>
              <w:color w:val="0070C0"/>
            </w:rPr>
            <w:t xml:space="preserve">Bitte hier den </w:t>
          </w:r>
          <w:r w:rsidRPr="00C609F8">
            <w:rPr>
              <w:rStyle w:val="Platzhaltertext"/>
              <w:color w:val="0070C0"/>
            </w:rPr>
            <w:t xml:space="preserve">Namen und die Anschrift des </w:t>
          </w:r>
          <w:r>
            <w:rPr>
              <w:rStyle w:val="Platzhaltertext"/>
              <w:color w:val="0070C0"/>
            </w:rPr>
            <w:t>Bewerbers</w:t>
          </w:r>
          <w:r w:rsidRPr="00C609F8">
            <w:rPr>
              <w:rStyle w:val="Platzhaltertext"/>
              <w:color w:val="0070C0"/>
            </w:rPr>
            <w:t xml:space="preserve"> </w:t>
          </w:r>
          <w:r>
            <w:rPr>
              <w:rStyle w:val="Platzhaltertext"/>
              <w:color w:val="0070C0"/>
            </w:rPr>
            <w:t xml:space="preserve">/ der Bewerberin </w:t>
          </w:r>
          <w:r w:rsidRPr="00C609F8">
            <w:rPr>
              <w:rStyle w:val="Platzhaltertext"/>
              <w:color w:val="0070C0"/>
            </w:rPr>
            <w:t>eintragen</w:t>
          </w:r>
        </w:p>
      </w:docPartBody>
    </w:docPart>
    <w:docPart>
      <w:docPartPr>
        <w:name w:val="23EA338F0FEC49E6B67ABF27156FFDA6"/>
        <w:category>
          <w:name w:val="Allgemein"/>
          <w:gallery w:val="placeholder"/>
        </w:category>
        <w:types>
          <w:type w:val="bbPlcHdr"/>
        </w:types>
        <w:behaviors>
          <w:behavior w:val="content"/>
        </w:behaviors>
        <w:guid w:val="{515EB1CC-3F9D-4140-8AE0-A54C63118692}"/>
      </w:docPartPr>
      <w:docPartBody>
        <w:p w:rsidR="00565368" w:rsidRDefault="003470AF" w:rsidP="003470AF">
          <w:pPr>
            <w:pStyle w:val="23EA338F0FEC49E6B67ABF27156FFDA6"/>
          </w:pPr>
          <w:r w:rsidRPr="006B1EB5">
            <w:rPr>
              <w:rStyle w:val="Platzhaltertext"/>
            </w:rPr>
            <w:t>Klicken oder tippen Sie hier, um Text einzugeben.</w:t>
          </w:r>
        </w:p>
      </w:docPartBody>
    </w:docPart>
    <w:docPart>
      <w:docPartPr>
        <w:name w:val="73D135A197A44F75AAB2481A79B6C4BB"/>
        <w:category>
          <w:name w:val="Allgemein"/>
          <w:gallery w:val="placeholder"/>
        </w:category>
        <w:types>
          <w:type w:val="bbPlcHdr"/>
        </w:types>
        <w:behaviors>
          <w:behavior w:val="content"/>
        </w:behaviors>
        <w:guid w:val="{237CE4CE-6E38-4F76-A63B-01D2422B4FC5}"/>
      </w:docPartPr>
      <w:docPartBody>
        <w:p w:rsidR="00565368" w:rsidRDefault="003470AF" w:rsidP="003470AF">
          <w:pPr>
            <w:pStyle w:val="73D135A197A44F75AAB2481A79B6C4BB"/>
          </w:pPr>
          <w:r w:rsidRPr="006B1EB5">
            <w:rPr>
              <w:rStyle w:val="Platzhaltertext"/>
            </w:rPr>
            <w:t>Klicken oder tippen Sie hier, um Text einzugeben.</w:t>
          </w:r>
        </w:p>
      </w:docPartBody>
    </w:docPart>
    <w:docPart>
      <w:docPartPr>
        <w:name w:val="385E2E64C29044FBA40405C6593B475F"/>
        <w:category>
          <w:name w:val="Allgemein"/>
          <w:gallery w:val="placeholder"/>
        </w:category>
        <w:types>
          <w:type w:val="bbPlcHdr"/>
        </w:types>
        <w:behaviors>
          <w:behavior w:val="content"/>
        </w:behaviors>
        <w:guid w:val="{A6F13D4E-A436-4A2A-8C68-C9CF7364658D}"/>
      </w:docPartPr>
      <w:docPartBody>
        <w:p w:rsidR="00AE4ACB" w:rsidRDefault="00AE4ACB" w:rsidP="00AE4ACB">
          <w:pPr>
            <w:pStyle w:val="385E2E64C29044FBA40405C6593B475F"/>
          </w:pPr>
          <w:r w:rsidRPr="008E6BF3">
            <w:rPr>
              <w:rStyle w:val="Platzhaltertext"/>
              <w:color w:val="0070C0"/>
            </w:rPr>
            <w:t>Bitte ausfüllen</w:t>
          </w:r>
        </w:p>
      </w:docPartBody>
    </w:docPart>
    <w:docPart>
      <w:docPartPr>
        <w:name w:val="EED5AC7635584F77BE312454D1C160E4"/>
        <w:category>
          <w:name w:val="Allgemein"/>
          <w:gallery w:val="placeholder"/>
        </w:category>
        <w:types>
          <w:type w:val="bbPlcHdr"/>
        </w:types>
        <w:behaviors>
          <w:behavior w:val="content"/>
        </w:behaviors>
        <w:guid w:val="{29653FC2-2738-44BD-A680-A5EF9BB3B760}"/>
      </w:docPartPr>
      <w:docPartBody>
        <w:p w:rsidR="00AE4ACB" w:rsidRDefault="00AE4ACB" w:rsidP="00AE4ACB">
          <w:pPr>
            <w:pStyle w:val="EED5AC7635584F77BE312454D1C160E4"/>
          </w:pPr>
          <w:r w:rsidRPr="008E6BF3">
            <w:rPr>
              <w:rStyle w:val="Platzhaltertext"/>
              <w:color w:val="0070C0"/>
            </w:rPr>
            <w:t>Bitte ausfüllen</w:t>
          </w:r>
        </w:p>
      </w:docPartBody>
    </w:docPart>
    <w:docPart>
      <w:docPartPr>
        <w:name w:val="9B344B7383E9413AA0E4E23AF5C7A48A"/>
        <w:category>
          <w:name w:val="Allgemein"/>
          <w:gallery w:val="placeholder"/>
        </w:category>
        <w:types>
          <w:type w:val="bbPlcHdr"/>
        </w:types>
        <w:behaviors>
          <w:behavior w:val="content"/>
        </w:behaviors>
        <w:guid w:val="{A4A34D14-6220-4775-90FB-9A85F4C226FE}"/>
      </w:docPartPr>
      <w:docPartBody>
        <w:p w:rsidR="00AE4ACB" w:rsidRDefault="00AE4ACB" w:rsidP="00AE4ACB">
          <w:pPr>
            <w:pStyle w:val="9B344B7383E9413AA0E4E23AF5C7A48A"/>
          </w:pPr>
          <w:r w:rsidRPr="008E6BF3">
            <w:rPr>
              <w:rStyle w:val="Platzhaltertext"/>
              <w:color w:val="0070C0"/>
            </w:rPr>
            <w:t>Bitte ausfüllen</w:t>
          </w:r>
        </w:p>
      </w:docPartBody>
    </w:docPart>
    <w:docPart>
      <w:docPartPr>
        <w:name w:val="16CA278E3CA442E2A7058D38B2B376C2"/>
        <w:category>
          <w:name w:val="Allgemein"/>
          <w:gallery w:val="placeholder"/>
        </w:category>
        <w:types>
          <w:type w:val="bbPlcHdr"/>
        </w:types>
        <w:behaviors>
          <w:behavior w:val="content"/>
        </w:behaviors>
        <w:guid w:val="{047E9D95-2E13-4B2B-982E-85A36FD382A3}"/>
      </w:docPartPr>
      <w:docPartBody>
        <w:p w:rsidR="00AE4ACB" w:rsidRDefault="00AE4ACB" w:rsidP="00AE4ACB">
          <w:pPr>
            <w:pStyle w:val="16CA278E3CA442E2A7058D38B2B376C2"/>
          </w:pPr>
          <w:r w:rsidRPr="008E6BF3">
            <w:rPr>
              <w:rStyle w:val="Platzhaltertext"/>
              <w:color w:val="0070C0"/>
            </w:rPr>
            <w:t>Bitte ausfüllen</w:t>
          </w:r>
        </w:p>
      </w:docPartBody>
    </w:docPart>
    <w:docPart>
      <w:docPartPr>
        <w:name w:val="6E5EACB981654B7F949269322F14A14C"/>
        <w:category>
          <w:name w:val="Allgemein"/>
          <w:gallery w:val="placeholder"/>
        </w:category>
        <w:types>
          <w:type w:val="bbPlcHdr"/>
        </w:types>
        <w:behaviors>
          <w:behavior w:val="content"/>
        </w:behaviors>
        <w:guid w:val="{5E6274DF-665F-469C-BE25-FEE4B9F41172}"/>
      </w:docPartPr>
      <w:docPartBody>
        <w:p w:rsidR="00AE4ACB" w:rsidRDefault="00AE4ACB" w:rsidP="00AE4ACB">
          <w:pPr>
            <w:pStyle w:val="6E5EACB981654B7F949269322F14A14C"/>
          </w:pPr>
          <w:r w:rsidRPr="008E6BF3">
            <w:rPr>
              <w:rStyle w:val="Platzhaltertext"/>
              <w:color w:val="0070C0"/>
            </w:rPr>
            <w:t>Bitte ausfüllen</w:t>
          </w:r>
        </w:p>
      </w:docPartBody>
    </w:docPart>
    <w:docPart>
      <w:docPartPr>
        <w:name w:val="65530DABA45B4056B7138B9358887103"/>
        <w:category>
          <w:name w:val="Allgemein"/>
          <w:gallery w:val="placeholder"/>
        </w:category>
        <w:types>
          <w:type w:val="bbPlcHdr"/>
        </w:types>
        <w:behaviors>
          <w:behavior w:val="content"/>
        </w:behaviors>
        <w:guid w:val="{B3614485-7D6C-4F0D-9CA0-20623ED658D3}"/>
      </w:docPartPr>
      <w:docPartBody>
        <w:p w:rsidR="00AE4ACB" w:rsidRDefault="00AE4ACB" w:rsidP="00AE4ACB">
          <w:pPr>
            <w:pStyle w:val="65530DABA45B4056B7138B9358887103"/>
          </w:pPr>
          <w:r w:rsidRPr="008E6BF3">
            <w:rPr>
              <w:rStyle w:val="Platzhaltertext"/>
              <w:color w:val="0070C0"/>
            </w:rPr>
            <w:t>Bitte ausfüllen</w:t>
          </w:r>
        </w:p>
      </w:docPartBody>
    </w:docPart>
    <w:docPart>
      <w:docPartPr>
        <w:name w:val="91732A60EB96495DA20A47744519B0AC"/>
        <w:category>
          <w:name w:val="Allgemein"/>
          <w:gallery w:val="placeholder"/>
        </w:category>
        <w:types>
          <w:type w:val="bbPlcHdr"/>
        </w:types>
        <w:behaviors>
          <w:behavior w:val="content"/>
        </w:behaviors>
        <w:guid w:val="{8C9814F1-69AD-40A4-814D-E2B387303C42}"/>
      </w:docPartPr>
      <w:docPartBody>
        <w:p w:rsidR="00AE4ACB" w:rsidRDefault="00AE4ACB" w:rsidP="00AE4ACB">
          <w:pPr>
            <w:pStyle w:val="91732A60EB96495DA20A47744519B0AC"/>
          </w:pPr>
          <w:r w:rsidRPr="008E6BF3">
            <w:rPr>
              <w:rStyle w:val="Platzhaltertext"/>
              <w:color w:val="0070C0"/>
            </w:rPr>
            <w:t>Bitte ausfüllen</w:t>
          </w:r>
        </w:p>
      </w:docPartBody>
    </w:docPart>
    <w:docPart>
      <w:docPartPr>
        <w:name w:val="61811C8D08C9457B84BCF3E9D8CCD20B"/>
        <w:category>
          <w:name w:val="Allgemein"/>
          <w:gallery w:val="placeholder"/>
        </w:category>
        <w:types>
          <w:type w:val="bbPlcHdr"/>
        </w:types>
        <w:behaviors>
          <w:behavior w:val="content"/>
        </w:behaviors>
        <w:guid w:val="{40675A33-F7C9-48C7-A7C3-EF0F955A2831}"/>
      </w:docPartPr>
      <w:docPartBody>
        <w:p w:rsidR="00AE4ACB" w:rsidRDefault="00AE4ACB" w:rsidP="00AE4ACB">
          <w:pPr>
            <w:pStyle w:val="61811C8D08C9457B84BCF3E9D8CCD20B"/>
          </w:pPr>
          <w:r w:rsidRPr="008E6BF3">
            <w:rPr>
              <w:rStyle w:val="Platzhaltertext"/>
              <w:color w:val="0070C0"/>
            </w:rPr>
            <w:t>Bitte ausfüllen</w:t>
          </w:r>
        </w:p>
      </w:docPartBody>
    </w:docPart>
    <w:docPart>
      <w:docPartPr>
        <w:name w:val="A82C8E0A60814C59BFCBD5CBF2053AE7"/>
        <w:category>
          <w:name w:val="Allgemein"/>
          <w:gallery w:val="placeholder"/>
        </w:category>
        <w:types>
          <w:type w:val="bbPlcHdr"/>
        </w:types>
        <w:behaviors>
          <w:behavior w:val="content"/>
        </w:behaviors>
        <w:guid w:val="{F88879E5-08B6-4303-ACCB-2682B8DACD2A}"/>
      </w:docPartPr>
      <w:docPartBody>
        <w:p w:rsidR="00AE4ACB" w:rsidRDefault="00AE4ACB" w:rsidP="00AE4ACB">
          <w:pPr>
            <w:pStyle w:val="A82C8E0A60814C59BFCBD5CBF2053AE7"/>
          </w:pPr>
          <w:r w:rsidRPr="008E6BF3">
            <w:rPr>
              <w:rStyle w:val="Platzhaltertext"/>
              <w:color w:val="0070C0"/>
            </w:rPr>
            <w:t>Bitte ausfüllen</w:t>
          </w:r>
        </w:p>
      </w:docPartBody>
    </w:docPart>
    <w:docPart>
      <w:docPartPr>
        <w:name w:val="84A465181D5546DBA6CD038AA7C0DA02"/>
        <w:category>
          <w:name w:val="Allgemein"/>
          <w:gallery w:val="placeholder"/>
        </w:category>
        <w:types>
          <w:type w:val="bbPlcHdr"/>
        </w:types>
        <w:behaviors>
          <w:behavior w:val="content"/>
        </w:behaviors>
        <w:guid w:val="{69DF1BA0-589A-4AFF-B2F9-A3F7AA5D919B}"/>
      </w:docPartPr>
      <w:docPartBody>
        <w:p w:rsidR="00AE4ACB" w:rsidRDefault="00AE4ACB" w:rsidP="00AE4ACB">
          <w:pPr>
            <w:pStyle w:val="84A465181D5546DBA6CD038AA7C0DA02"/>
          </w:pPr>
          <w:r w:rsidRPr="008E6BF3">
            <w:rPr>
              <w:rStyle w:val="Platzhaltertext"/>
              <w:color w:val="0070C0"/>
            </w:rPr>
            <w:t>Bitte ausfüllen</w:t>
          </w:r>
        </w:p>
      </w:docPartBody>
    </w:docPart>
    <w:docPart>
      <w:docPartPr>
        <w:name w:val="CDFEE7429ADD44D6B37D944082F4C105"/>
        <w:category>
          <w:name w:val="Allgemein"/>
          <w:gallery w:val="placeholder"/>
        </w:category>
        <w:types>
          <w:type w:val="bbPlcHdr"/>
        </w:types>
        <w:behaviors>
          <w:behavior w:val="content"/>
        </w:behaviors>
        <w:guid w:val="{95BA9235-2BF5-4D18-8BFB-2B5435832097}"/>
      </w:docPartPr>
      <w:docPartBody>
        <w:p w:rsidR="00AE4ACB" w:rsidRDefault="00AE4ACB" w:rsidP="00AE4ACB">
          <w:pPr>
            <w:pStyle w:val="CDFEE7429ADD44D6B37D944082F4C105"/>
          </w:pPr>
          <w:r w:rsidRPr="008E6BF3">
            <w:rPr>
              <w:rStyle w:val="Platzhaltertext"/>
              <w:color w:val="0070C0"/>
            </w:rPr>
            <w:t>Bitte ausfüllen</w:t>
          </w:r>
        </w:p>
      </w:docPartBody>
    </w:docPart>
    <w:docPart>
      <w:docPartPr>
        <w:name w:val="95DCB3D6EF1346D99DD6F44E99527F54"/>
        <w:category>
          <w:name w:val="Allgemein"/>
          <w:gallery w:val="placeholder"/>
        </w:category>
        <w:types>
          <w:type w:val="bbPlcHdr"/>
        </w:types>
        <w:behaviors>
          <w:behavior w:val="content"/>
        </w:behaviors>
        <w:guid w:val="{8932EBB5-05E7-4A5E-A1A8-BB1BDE7B1E97}"/>
      </w:docPartPr>
      <w:docPartBody>
        <w:p w:rsidR="00AE4ACB" w:rsidRDefault="00AE4ACB" w:rsidP="00AE4ACB">
          <w:pPr>
            <w:pStyle w:val="95DCB3D6EF1346D99DD6F44E99527F54"/>
          </w:pPr>
          <w:r w:rsidRPr="008E6BF3">
            <w:rPr>
              <w:rStyle w:val="Platzhaltertext"/>
              <w:color w:val="0070C0"/>
            </w:rPr>
            <w:t>Bitte ausfüllen</w:t>
          </w:r>
        </w:p>
      </w:docPartBody>
    </w:docPart>
    <w:docPart>
      <w:docPartPr>
        <w:name w:val="046EFB86C4114106ACDA2AFD6EB7C793"/>
        <w:category>
          <w:name w:val="Allgemein"/>
          <w:gallery w:val="placeholder"/>
        </w:category>
        <w:types>
          <w:type w:val="bbPlcHdr"/>
        </w:types>
        <w:behaviors>
          <w:behavior w:val="content"/>
        </w:behaviors>
        <w:guid w:val="{C6F9FD4A-4D35-4A46-BCF6-2F0A760E8EF8}"/>
      </w:docPartPr>
      <w:docPartBody>
        <w:p w:rsidR="00AE4ACB" w:rsidRDefault="00AE4ACB" w:rsidP="00AE4ACB">
          <w:pPr>
            <w:pStyle w:val="046EFB86C4114106ACDA2AFD6EB7C793"/>
          </w:pPr>
          <w:r w:rsidRPr="008E6BF3">
            <w:rPr>
              <w:rStyle w:val="Platzhaltertext"/>
              <w:color w:val="0070C0"/>
            </w:rPr>
            <w:t>Bitte ausfüllen</w:t>
          </w:r>
        </w:p>
      </w:docPartBody>
    </w:docPart>
    <w:docPart>
      <w:docPartPr>
        <w:name w:val="C64645FB4BA94D7AB450E7F3093CB6B4"/>
        <w:category>
          <w:name w:val="Allgemein"/>
          <w:gallery w:val="placeholder"/>
        </w:category>
        <w:types>
          <w:type w:val="bbPlcHdr"/>
        </w:types>
        <w:behaviors>
          <w:behavior w:val="content"/>
        </w:behaviors>
        <w:guid w:val="{654C2EF7-EBAF-4652-82CC-806866BB0B24}"/>
      </w:docPartPr>
      <w:docPartBody>
        <w:p w:rsidR="00AE4ACB" w:rsidRDefault="00AE4ACB" w:rsidP="00AE4ACB">
          <w:pPr>
            <w:pStyle w:val="C64645FB4BA94D7AB450E7F3093CB6B4"/>
          </w:pPr>
          <w:r w:rsidRPr="008E6BF3">
            <w:rPr>
              <w:rStyle w:val="Platzhaltertext"/>
              <w:color w:val="0070C0"/>
            </w:rPr>
            <w:t>Bitte ausfüllen</w:t>
          </w:r>
        </w:p>
      </w:docPartBody>
    </w:docPart>
    <w:docPart>
      <w:docPartPr>
        <w:name w:val="17A8AC918CF340D4AC7383E2A50FE260"/>
        <w:category>
          <w:name w:val="Allgemein"/>
          <w:gallery w:val="placeholder"/>
        </w:category>
        <w:types>
          <w:type w:val="bbPlcHdr"/>
        </w:types>
        <w:behaviors>
          <w:behavior w:val="content"/>
        </w:behaviors>
        <w:guid w:val="{E13991D3-0782-4809-B481-51631028DC4D}"/>
      </w:docPartPr>
      <w:docPartBody>
        <w:p w:rsidR="00AE4ACB" w:rsidRDefault="00AE4ACB" w:rsidP="00AE4ACB">
          <w:pPr>
            <w:pStyle w:val="17A8AC918CF340D4AC7383E2A50FE260"/>
          </w:pPr>
          <w:r w:rsidRPr="008E6BF3">
            <w:rPr>
              <w:rStyle w:val="Platzhaltertext"/>
              <w:color w:val="0070C0"/>
            </w:rPr>
            <w:t>Bitte ausfüllen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1A1"/>
    <w:rsid w:val="000512F4"/>
    <w:rsid w:val="000741F2"/>
    <w:rsid w:val="000E71A1"/>
    <w:rsid w:val="001156C8"/>
    <w:rsid w:val="001A5B57"/>
    <w:rsid w:val="001C0FE8"/>
    <w:rsid w:val="002A6145"/>
    <w:rsid w:val="00346050"/>
    <w:rsid w:val="003470AF"/>
    <w:rsid w:val="003708BE"/>
    <w:rsid w:val="003F125E"/>
    <w:rsid w:val="005000F0"/>
    <w:rsid w:val="00565368"/>
    <w:rsid w:val="005740E8"/>
    <w:rsid w:val="005A21A2"/>
    <w:rsid w:val="005C4015"/>
    <w:rsid w:val="00652C75"/>
    <w:rsid w:val="00735AE8"/>
    <w:rsid w:val="00794F80"/>
    <w:rsid w:val="007F07B5"/>
    <w:rsid w:val="007F6561"/>
    <w:rsid w:val="008A0F33"/>
    <w:rsid w:val="00972242"/>
    <w:rsid w:val="009F4CFE"/>
    <w:rsid w:val="00A22603"/>
    <w:rsid w:val="00A90115"/>
    <w:rsid w:val="00AE4ACB"/>
    <w:rsid w:val="00C2290A"/>
    <w:rsid w:val="00C45CA0"/>
    <w:rsid w:val="00C908F5"/>
    <w:rsid w:val="00D256CC"/>
    <w:rsid w:val="00E52230"/>
    <w:rsid w:val="00EB7E41"/>
    <w:rsid w:val="00ED5B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E4ACB"/>
    <w:rPr>
      <w:color w:val="808080"/>
    </w:rPr>
  </w:style>
  <w:style w:type="paragraph" w:customStyle="1" w:styleId="1C00B1B3A3B94770A4B112CAA94301312">
    <w:name w:val="1C00B1B3A3B94770A4B112CAA94301312"/>
    <w:rsid w:val="001A5B57"/>
    <w:pPr>
      <w:spacing w:after="270" w:line="270" w:lineRule="exact"/>
      <w:jc w:val="both"/>
    </w:pPr>
    <w:rPr>
      <w:rFonts w:ascii="Arial" w:eastAsia="Times New Roman" w:hAnsi="Arial" w:cs="Arial"/>
      <w:sz w:val="20"/>
      <w:szCs w:val="20"/>
    </w:rPr>
  </w:style>
  <w:style w:type="paragraph" w:customStyle="1" w:styleId="79A578E100EC45EDADA5BA04BEC366AC2">
    <w:name w:val="79A578E100EC45EDADA5BA04BEC366AC2"/>
    <w:rsid w:val="001A5B57"/>
    <w:pPr>
      <w:spacing w:after="270" w:line="270" w:lineRule="exact"/>
      <w:jc w:val="both"/>
    </w:pPr>
    <w:rPr>
      <w:rFonts w:ascii="Arial" w:eastAsia="Times New Roman" w:hAnsi="Arial" w:cs="Arial"/>
      <w:sz w:val="20"/>
      <w:szCs w:val="20"/>
    </w:rPr>
  </w:style>
  <w:style w:type="paragraph" w:customStyle="1" w:styleId="07501658B3D64C9994B2C57C1B90A0F82">
    <w:name w:val="07501658B3D64C9994B2C57C1B90A0F82"/>
    <w:rsid w:val="001A5B57"/>
    <w:pPr>
      <w:spacing w:after="270" w:line="270" w:lineRule="exact"/>
      <w:jc w:val="both"/>
    </w:pPr>
    <w:rPr>
      <w:rFonts w:ascii="Arial" w:eastAsia="Times New Roman" w:hAnsi="Arial" w:cs="Arial"/>
      <w:sz w:val="20"/>
      <w:szCs w:val="20"/>
    </w:rPr>
  </w:style>
  <w:style w:type="paragraph" w:customStyle="1" w:styleId="23EA338F0FEC49E6B67ABF27156FFDA6">
    <w:name w:val="23EA338F0FEC49E6B67ABF27156FFDA6"/>
    <w:rsid w:val="003470AF"/>
  </w:style>
  <w:style w:type="paragraph" w:customStyle="1" w:styleId="73D135A197A44F75AAB2481A79B6C4BB">
    <w:name w:val="73D135A197A44F75AAB2481A79B6C4BB"/>
    <w:rsid w:val="003470AF"/>
  </w:style>
  <w:style w:type="paragraph" w:customStyle="1" w:styleId="385E2E64C29044FBA40405C6593B475F">
    <w:name w:val="385E2E64C29044FBA40405C6593B475F"/>
    <w:rsid w:val="00AE4ACB"/>
    <w:rPr>
      <w:kern w:val="2"/>
      <w14:ligatures w14:val="standardContextual"/>
    </w:rPr>
  </w:style>
  <w:style w:type="paragraph" w:customStyle="1" w:styleId="EED5AC7635584F77BE312454D1C160E4">
    <w:name w:val="EED5AC7635584F77BE312454D1C160E4"/>
    <w:rsid w:val="00AE4ACB"/>
    <w:rPr>
      <w:kern w:val="2"/>
      <w14:ligatures w14:val="standardContextual"/>
    </w:rPr>
  </w:style>
  <w:style w:type="paragraph" w:customStyle="1" w:styleId="9B344B7383E9413AA0E4E23AF5C7A48A">
    <w:name w:val="9B344B7383E9413AA0E4E23AF5C7A48A"/>
    <w:rsid w:val="00AE4ACB"/>
    <w:rPr>
      <w:kern w:val="2"/>
      <w14:ligatures w14:val="standardContextual"/>
    </w:rPr>
  </w:style>
  <w:style w:type="paragraph" w:customStyle="1" w:styleId="16CA278E3CA442E2A7058D38B2B376C2">
    <w:name w:val="16CA278E3CA442E2A7058D38B2B376C2"/>
    <w:rsid w:val="00AE4ACB"/>
    <w:rPr>
      <w:kern w:val="2"/>
      <w14:ligatures w14:val="standardContextual"/>
    </w:rPr>
  </w:style>
  <w:style w:type="paragraph" w:customStyle="1" w:styleId="6E5EACB981654B7F949269322F14A14C">
    <w:name w:val="6E5EACB981654B7F949269322F14A14C"/>
    <w:rsid w:val="00AE4ACB"/>
    <w:rPr>
      <w:kern w:val="2"/>
      <w14:ligatures w14:val="standardContextual"/>
    </w:rPr>
  </w:style>
  <w:style w:type="paragraph" w:customStyle="1" w:styleId="65530DABA45B4056B7138B9358887103">
    <w:name w:val="65530DABA45B4056B7138B9358887103"/>
    <w:rsid w:val="00AE4ACB"/>
    <w:rPr>
      <w:kern w:val="2"/>
      <w14:ligatures w14:val="standardContextual"/>
    </w:rPr>
  </w:style>
  <w:style w:type="paragraph" w:customStyle="1" w:styleId="91732A60EB96495DA20A47744519B0AC">
    <w:name w:val="91732A60EB96495DA20A47744519B0AC"/>
    <w:rsid w:val="00AE4ACB"/>
    <w:rPr>
      <w:kern w:val="2"/>
      <w14:ligatures w14:val="standardContextual"/>
    </w:rPr>
  </w:style>
  <w:style w:type="paragraph" w:customStyle="1" w:styleId="61811C8D08C9457B84BCF3E9D8CCD20B">
    <w:name w:val="61811C8D08C9457B84BCF3E9D8CCD20B"/>
    <w:rsid w:val="00AE4ACB"/>
    <w:rPr>
      <w:kern w:val="2"/>
      <w14:ligatures w14:val="standardContextual"/>
    </w:rPr>
  </w:style>
  <w:style w:type="paragraph" w:customStyle="1" w:styleId="A82C8E0A60814C59BFCBD5CBF2053AE7">
    <w:name w:val="A82C8E0A60814C59BFCBD5CBF2053AE7"/>
    <w:rsid w:val="00AE4ACB"/>
    <w:rPr>
      <w:kern w:val="2"/>
      <w14:ligatures w14:val="standardContextual"/>
    </w:rPr>
  </w:style>
  <w:style w:type="paragraph" w:customStyle="1" w:styleId="84A465181D5546DBA6CD038AA7C0DA02">
    <w:name w:val="84A465181D5546DBA6CD038AA7C0DA02"/>
    <w:rsid w:val="00AE4ACB"/>
    <w:rPr>
      <w:kern w:val="2"/>
      <w14:ligatures w14:val="standardContextual"/>
    </w:rPr>
  </w:style>
  <w:style w:type="paragraph" w:customStyle="1" w:styleId="CDFEE7429ADD44D6B37D944082F4C105">
    <w:name w:val="CDFEE7429ADD44D6B37D944082F4C105"/>
    <w:rsid w:val="00AE4ACB"/>
    <w:rPr>
      <w:kern w:val="2"/>
      <w14:ligatures w14:val="standardContextual"/>
    </w:rPr>
  </w:style>
  <w:style w:type="paragraph" w:customStyle="1" w:styleId="95DCB3D6EF1346D99DD6F44E99527F54">
    <w:name w:val="95DCB3D6EF1346D99DD6F44E99527F54"/>
    <w:rsid w:val="00AE4ACB"/>
    <w:rPr>
      <w:kern w:val="2"/>
      <w14:ligatures w14:val="standardContextual"/>
    </w:rPr>
  </w:style>
  <w:style w:type="paragraph" w:customStyle="1" w:styleId="046EFB86C4114106ACDA2AFD6EB7C793">
    <w:name w:val="046EFB86C4114106ACDA2AFD6EB7C793"/>
    <w:rsid w:val="00AE4ACB"/>
    <w:rPr>
      <w:kern w:val="2"/>
      <w14:ligatures w14:val="standardContextual"/>
    </w:rPr>
  </w:style>
  <w:style w:type="paragraph" w:customStyle="1" w:styleId="C64645FB4BA94D7AB450E7F3093CB6B4">
    <w:name w:val="C64645FB4BA94D7AB450E7F3093CB6B4"/>
    <w:rsid w:val="00AE4ACB"/>
    <w:rPr>
      <w:kern w:val="2"/>
      <w14:ligatures w14:val="standardContextual"/>
    </w:rPr>
  </w:style>
  <w:style w:type="paragraph" w:customStyle="1" w:styleId="17A8AC918CF340D4AC7383E2A50FE260">
    <w:name w:val="17A8AC918CF340D4AC7383E2A50FE260"/>
    <w:rsid w:val="00AE4AC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E2C3-4517-454F-B885-279BFCCF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ANNOBLNK.DOTX</Template>
  <TotalTime>0</TotalTime>
  <Pages>6</Pages>
  <Words>1639</Words>
  <Characters>10330</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GmbH</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dc:creator>
  <cp:keywords/>
  <dc:description/>
  <cp:lastModifiedBy>Braun, Daniel (Kreis Düren)</cp:lastModifiedBy>
  <cp:revision>7</cp:revision>
  <cp:lastPrinted>2026-06-16T10:40:00Z</cp:lastPrinted>
  <dcterms:created xsi:type="dcterms:W3CDTF">2026-06-11T09:16:00Z</dcterms:created>
  <dcterms:modified xsi:type="dcterms:W3CDTF">2026-06-16T10:40:00Z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0.2</vt:lpwstr>
  </property>
  <property fmtid="{D5CDD505-2E9C-101B-9397-08002B2CF9AE}" pid="3" name="DOCID">
    <vt:lpwstr>240962.1</vt:lpwstr>
  </property>
  <property fmtid="{D5CDD505-2E9C-101B-9397-08002B2CF9AE}" pid="4" name="AWO">
    <vt:lpwstr>00007/25</vt:lpwstr>
  </property>
  <property fmtid="{D5CDD505-2E9C-101B-9397-08002B2CF9AE}" pid="5" name="Id">
    <vt:i4>250945</vt:i4>
  </property>
  <property fmtid="{D5CDD505-2E9C-101B-9397-08002B2CF9AE}" pid="6" name="LockGuid">
    <vt:lpwstr>{fd6e2072-01a1-454d-970a-2c0208989054}</vt:lpwstr>
  </property>
  <property fmtid="{D5CDD505-2E9C-101B-9397-08002B2CF9AE}" pid="7" name="tmpGuid">
    <vt:lpwstr>{fd6e2072-01a1-454d-970a-2c0208989054}</vt:lpwstr>
  </property>
  <property fmtid="{D5CDD505-2E9C-101B-9397-08002B2CF9AE}" pid="8" name="Office">
    <vt:lpwstr>BUSINESS</vt:lpwstr>
  </property>
  <property fmtid="{D5CDD505-2E9C-101B-9397-08002B2CF9AE}" pid="9" name="FullFileName">
    <vt:lpwstr>C:\Users\hanna.bahner\Documents\AnNoText\Dokumente\Anlage Teilnahmeantrag 18.06.2025.DOCX</vt:lpwstr>
  </property>
  <property fmtid="{D5CDD505-2E9C-101B-9397-08002B2CF9AE}" pid="10" name="DocumentId">
    <vt:i4>250945</vt:i4>
  </property>
  <property fmtid="{D5CDD505-2E9C-101B-9397-08002B2CF9AE}" pid="11" name="HistoryId">
    <vt:i4>157242</vt:i4>
  </property>
  <property fmtid="{D5CDD505-2E9C-101B-9397-08002B2CF9AE}" pid="12" name="Name">
    <vt:lpwstr>Anlage Teilnahmeantrag 18.06.2025</vt:lpwstr>
  </property>
  <property fmtid="{D5CDD505-2E9C-101B-9397-08002B2CF9AE}" pid="13" name="IsATDocument">
    <vt:i4>1</vt:i4>
  </property>
  <property fmtid="{D5CDD505-2E9C-101B-9397-08002B2CF9AE}" pid="14" name="CaseId">
    <vt:i4>2099</vt:i4>
  </property>
  <property fmtid="{D5CDD505-2E9C-101B-9397-08002B2CF9AE}" pid="15" name="ItemId">
    <vt:i4>760</vt:i4>
  </property>
  <property fmtid="{D5CDD505-2E9C-101B-9397-08002B2CF9AE}" pid="16" name="TemplateId">
    <vt:i4>2</vt:i4>
  </property>
  <property fmtid="{D5CDD505-2E9C-101B-9397-08002B2CF9AE}" pid="17" name="Case">
    <vt:lpwstr>00007/25</vt:lpwstr>
  </property>
  <property fmtid="{D5CDD505-2E9C-101B-9397-08002B2CF9AE}" pid="18" name="CaseDescription">
    <vt:lpwstr>Rettungsdienst Kreis Düren AöR ./.</vt:lpwstr>
  </property>
  <property fmtid="{D5CDD505-2E9C-101B-9397-08002B2CF9AE}" pid="19" name="Wegen">
    <vt:lpwstr>Bs. Vergaberechtliche Beratung, RTW</vt:lpwstr>
  </property>
  <property fmtid="{D5CDD505-2E9C-101B-9397-08002B2CF9AE}" pid="20" name="CheckOutDate">
    <vt:lpwstr>18.06.2025 17:02:23</vt:lpwstr>
  </property>
  <property fmtid="{D5CDD505-2E9C-101B-9397-08002B2CF9AE}" pid="21" name="DocumentNr">
    <vt:i4>240962</vt:i4>
  </property>
  <property fmtid="{D5CDD505-2E9C-101B-9397-08002B2CF9AE}" pid="22" name="WK_DOCNR">
    <vt:lpwstr/>
  </property>
  <property fmtid="{D5CDD505-2E9C-101B-9397-08002B2CF9AE}" pid="23" name="WK_SCAN_DOCNR">
    <vt:lpwstr>#DOCNR 250945</vt:lpwstr>
  </property>
</Properties>
</file>